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3F" w:rsidRDefault="00E4073F" w:rsidP="00E4073F">
      <w:pPr>
        <w:pStyle w:val="Heading1"/>
        <w:keepNext w:val="0"/>
        <w:widowControl w:val="0"/>
        <w:numPr>
          <w:ilvl w:val="0"/>
          <w:numId w:val="1"/>
        </w:numPr>
        <w:ind w:right="-180"/>
      </w:pPr>
      <w:r>
        <w:t>GENERAL</w:t>
      </w:r>
    </w:p>
    <w:p w:rsidR="00E4073F" w:rsidRDefault="00E4073F" w:rsidP="00E4073F">
      <w:pPr>
        <w:pStyle w:val="Heading2"/>
        <w:keepNext w:val="0"/>
        <w:widowControl w:val="0"/>
        <w:numPr>
          <w:ilvl w:val="1"/>
          <w:numId w:val="1"/>
        </w:numPr>
      </w:pPr>
      <w:r>
        <w:t>SECTION INCLUDES</w:t>
      </w:r>
    </w:p>
    <w:p w:rsidR="00E4073F" w:rsidRDefault="00E4073F" w:rsidP="00E4073F">
      <w:pPr>
        <w:pStyle w:val="Heading3"/>
        <w:keepNext w:val="0"/>
        <w:widowControl w:val="0"/>
        <w:numPr>
          <w:ilvl w:val="2"/>
          <w:numId w:val="1"/>
        </w:numPr>
        <w:tabs>
          <w:tab w:val="clear" w:pos="936"/>
          <w:tab w:val="num" w:pos="864"/>
        </w:tabs>
        <w:ind w:left="864"/>
      </w:pPr>
      <w:r>
        <w:t xml:space="preserve">This section describes Basic Fire Suppression Requirements required to provide for a complete installation of all fire protection systems for this project.  This section shall apply to all other Division 21 specification sections as well as all work shown on the drawings. </w:t>
      </w:r>
    </w:p>
    <w:p w:rsidR="00E4073F" w:rsidRDefault="00E4073F" w:rsidP="00E4073F">
      <w:pPr>
        <w:pStyle w:val="Heading3"/>
        <w:numPr>
          <w:ilvl w:val="2"/>
          <w:numId w:val="1"/>
        </w:numPr>
        <w:tabs>
          <w:tab w:val="clear" w:pos="936"/>
          <w:tab w:val="num" w:pos="864"/>
        </w:tabs>
        <w:ind w:left="864"/>
      </w:pPr>
      <w:r>
        <w:t>It is the intent of the Fire Protection Division of the Specifications that all mechanical work specified herein is coordinated as required with the work of all other Divisions of the Specifications and Drawings so that all installations operate as designed.</w:t>
      </w:r>
    </w:p>
    <w:p w:rsidR="00E4073F" w:rsidRDefault="00E4073F" w:rsidP="00E4073F">
      <w:pPr>
        <w:pStyle w:val="Heading3"/>
        <w:numPr>
          <w:ilvl w:val="2"/>
          <w:numId w:val="1"/>
        </w:numPr>
        <w:tabs>
          <w:tab w:val="clear" w:pos="936"/>
          <w:tab w:val="num" w:pos="864"/>
        </w:tabs>
        <w:ind w:left="864"/>
      </w:pPr>
      <w:r>
        <w:t>All systems shall be completely assembled, tested, adjusted and demonstrated to be ready for operation to the satisfaction of the  and the Nebraska State Fire Marshall.</w:t>
      </w:r>
    </w:p>
    <w:p w:rsidR="00E4073F" w:rsidRDefault="00E4073F" w:rsidP="00E4073F">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E4073F" w:rsidRDefault="00E4073F" w:rsidP="00E4073F">
      <w:pPr>
        <w:pStyle w:val="Heading3"/>
        <w:numPr>
          <w:ilvl w:val="2"/>
          <w:numId w:val="1"/>
        </w:numPr>
        <w:tabs>
          <w:tab w:val="clear" w:pos="936"/>
          <w:tab w:val="num" w:pos="864"/>
        </w:tabs>
        <w:ind w:left="864"/>
      </w:pPr>
      <w:r>
        <w:t xml:space="preserve">Where the word “provide” is used, it shall mean “furnish and install” </w:t>
      </w:r>
      <w:proofErr w:type="spellStart"/>
      <w:r>
        <w:t>ess</w:t>
      </w:r>
      <w:proofErr w:type="spellEnd"/>
      <w:r>
        <w:t xml:space="preserve"> otherwise noted or specified.</w:t>
      </w:r>
    </w:p>
    <w:p w:rsidR="00E4073F" w:rsidRDefault="00E4073F" w:rsidP="00E4073F">
      <w:pPr>
        <w:pStyle w:val="Heading2"/>
        <w:keepNext w:val="0"/>
        <w:widowControl w:val="0"/>
        <w:numPr>
          <w:ilvl w:val="1"/>
          <w:numId w:val="1"/>
        </w:numPr>
      </w:pPr>
      <w:r>
        <w:t>RELATED SECTIONS</w:t>
      </w:r>
    </w:p>
    <w:p w:rsidR="00E4073F" w:rsidRDefault="00E4073F" w:rsidP="00E4073F">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21.  </w:t>
      </w:r>
    </w:p>
    <w:p w:rsidR="00E4073F" w:rsidRDefault="00E4073F" w:rsidP="00E4073F">
      <w:pPr>
        <w:pStyle w:val="Heading2"/>
        <w:keepNext w:val="0"/>
        <w:widowControl w:val="0"/>
        <w:numPr>
          <w:ilvl w:val="1"/>
          <w:numId w:val="1"/>
        </w:numPr>
      </w:pPr>
      <w:r>
        <w:t>DESCRIPTION OF WORK</w:t>
      </w:r>
    </w:p>
    <w:p w:rsidR="00E4073F" w:rsidRDefault="00E4073F" w:rsidP="00E4073F">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fire protection systems required by these specifications and/or shown on the drawings of the contract.</w:t>
      </w:r>
    </w:p>
    <w:p w:rsidR="00E4073F" w:rsidRDefault="00E4073F" w:rsidP="00E4073F">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etc.</w:t>
      </w:r>
    </w:p>
    <w:p w:rsidR="00E4073F" w:rsidRDefault="00E4073F" w:rsidP="00E4073F">
      <w:pPr>
        <w:pStyle w:val="Heading2"/>
        <w:keepNext w:val="0"/>
        <w:widowControl w:val="0"/>
        <w:numPr>
          <w:ilvl w:val="1"/>
          <w:numId w:val="1"/>
        </w:numPr>
      </w:pPr>
      <w:r>
        <w:t>QUALITY ASSURANCE</w:t>
      </w:r>
    </w:p>
    <w:p w:rsidR="00E4073F" w:rsidRDefault="00E4073F" w:rsidP="00E4073F">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fire protection installation work similar to that required by the project.  All equipment and materials shall be installed in a neat and workmanlike manner and shall be aligned, leveled, and adjusted for satisfactory operation, </w:t>
      </w:r>
      <w:r w:rsidR="00BB6DA3">
        <w:t>unl</w:t>
      </w:r>
      <w:r>
        <w:t>ess noted otherwise in other fire protection sections.</w:t>
      </w:r>
    </w:p>
    <w:p w:rsidR="00E4073F" w:rsidRDefault="00E4073F" w:rsidP="00E4073F">
      <w:pPr>
        <w:pStyle w:val="Heading3"/>
        <w:keepNext w:val="0"/>
        <w:widowControl w:val="0"/>
        <w:numPr>
          <w:ilvl w:val="2"/>
          <w:numId w:val="1"/>
        </w:numPr>
        <w:tabs>
          <w:tab w:val="clear" w:pos="936"/>
          <w:tab w:val="num" w:pos="864"/>
        </w:tabs>
        <w:ind w:left="864"/>
      </w:pPr>
      <w:r>
        <w:t xml:space="preserve">Manufacturer of equipment and materials must be regularly engaged in the manufacture of the specified equipment and material with similar construction and capacities and whose products have been in satisfactory use in similar service for not less than five (5) years, </w:t>
      </w:r>
      <w:r w:rsidR="00BB6DA3">
        <w:t>unl</w:t>
      </w:r>
      <w:r>
        <w:t>ess noted otherwise in other Fire Protection Sections.</w:t>
      </w:r>
    </w:p>
    <w:p w:rsidR="00E4073F" w:rsidRDefault="00E4073F" w:rsidP="00E4073F">
      <w:pPr>
        <w:pStyle w:val="Heading3"/>
        <w:keepNext w:val="0"/>
        <w:widowControl w:val="0"/>
        <w:numPr>
          <w:ilvl w:val="2"/>
          <w:numId w:val="1"/>
        </w:numPr>
        <w:tabs>
          <w:tab w:val="clear" w:pos="936"/>
          <w:tab w:val="num" w:pos="864"/>
        </w:tabs>
        <w:ind w:left="864"/>
      </w:pPr>
      <w:r>
        <w:t xml:space="preserve">Qualify welding processes and operators for structural steel according to AWS D1.1. </w:t>
      </w:r>
      <w:proofErr w:type="gramStart"/>
      <w:r>
        <w:t>"Structural Welding Code - Steel.</w:t>
      </w:r>
      <w:proofErr w:type="gramEnd"/>
    </w:p>
    <w:p w:rsidR="00E4073F" w:rsidRDefault="00E4073F" w:rsidP="00E4073F">
      <w:pPr>
        <w:pStyle w:val="Heading3"/>
        <w:keepNext w:val="0"/>
        <w:widowControl w:val="0"/>
        <w:numPr>
          <w:ilvl w:val="2"/>
          <w:numId w:val="1"/>
        </w:numPr>
        <w:tabs>
          <w:tab w:val="clear" w:pos="936"/>
          <w:tab w:val="num" w:pos="864"/>
        </w:tabs>
        <w:ind w:left="864"/>
      </w:pPr>
      <w:proofErr w:type="gramStart"/>
      <w:r>
        <w:t xml:space="preserve">Quality welding processes and operators for piping according to ASME "Boiler and Pressure Vessel </w:t>
      </w:r>
      <w:r>
        <w:lastRenderedPageBreak/>
        <w:t>Code," Section IX, "Welding and Brazing Qualifications."</w:t>
      </w:r>
      <w:proofErr w:type="gramEnd"/>
    </w:p>
    <w:p w:rsidR="00E4073F" w:rsidRDefault="00E4073F" w:rsidP="00E4073F">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E4073F" w:rsidRDefault="00E4073F" w:rsidP="00E4073F">
      <w:pPr>
        <w:pStyle w:val="Heading3"/>
        <w:keepNext w:val="0"/>
        <w:widowControl w:val="0"/>
        <w:numPr>
          <w:ilvl w:val="2"/>
          <w:numId w:val="1"/>
        </w:numPr>
        <w:tabs>
          <w:tab w:val="clear" w:pos="936"/>
          <w:tab w:val="num" w:pos="864"/>
        </w:tabs>
        <w:ind w:left="864"/>
      </w:pPr>
      <w:r>
        <w:t>Comply with provisions of NFPA 13, NFPA 14, and NFPA 24, including all addenda.</w:t>
      </w:r>
    </w:p>
    <w:p w:rsidR="00E4073F" w:rsidRDefault="00E4073F" w:rsidP="00E4073F">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E4073F" w:rsidRDefault="00E4073F" w:rsidP="00E4073F">
      <w:pPr>
        <w:pStyle w:val="Heading2"/>
        <w:keepNext w:val="0"/>
        <w:widowControl w:val="0"/>
        <w:numPr>
          <w:ilvl w:val="1"/>
          <w:numId w:val="1"/>
        </w:numPr>
      </w:pPr>
      <w:r>
        <w:t>REFERENCES</w:t>
      </w:r>
    </w:p>
    <w:p w:rsidR="00E4073F" w:rsidRDefault="00E4073F" w:rsidP="00E4073F">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at minimum, conform to the following as applicable:</w:t>
      </w:r>
    </w:p>
    <w:p w:rsidR="00E4073F" w:rsidRDefault="00E4073F" w:rsidP="00E4073F">
      <w:pPr>
        <w:pStyle w:val="Heading4"/>
        <w:keepNext w:val="0"/>
        <w:widowControl w:val="0"/>
        <w:numPr>
          <w:ilvl w:val="3"/>
          <w:numId w:val="1"/>
        </w:numPr>
      </w:pPr>
      <w:proofErr w:type="gramStart"/>
      <w:r>
        <w:t>Safety and Health Regulations for Construction.</w:t>
      </w:r>
      <w:proofErr w:type="gramEnd"/>
    </w:p>
    <w:p w:rsidR="00E4073F" w:rsidRDefault="00E4073F" w:rsidP="00E4073F">
      <w:pPr>
        <w:pStyle w:val="Heading4"/>
        <w:keepNext w:val="0"/>
        <w:widowControl w:val="0"/>
        <w:numPr>
          <w:ilvl w:val="3"/>
          <w:numId w:val="1"/>
        </w:numPr>
      </w:pPr>
      <w:proofErr w:type="gramStart"/>
      <w:r>
        <w:t>Occupational Safety and Health Standards, National Consensus Standards and Established Federal Standards.</w:t>
      </w:r>
      <w:proofErr w:type="gramEnd"/>
    </w:p>
    <w:p w:rsidR="00E4073F" w:rsidRDefault="00E4073F" w:rsidP="00E4073F">
      <w:pPr>
        <w:pStyle w:val="Heading4"/>
        <w:keepNext w:val="0"/>
        <w:widowControl w:val="0"/>
        <w:numPr>
          <w:ilvl w:val="3"/>
          <w:numId w:val="1"/>
        </w:numPr>
      </w:pPr>
      <w:proofErr w:type="gramStart"/>
      <w:r>
        <w:t>ACGIH - American Conference of Governmental Industrial Hygienists.</w:t>
      </w:r>
      <w:proofErr w:type="gramEnd"/>
    </w:p>
    <w:p w:rsidR="00E4073F" w:rsidRDefault="00E4073F" w:rsidP="00E4073F">
      <w:pPr>
        <w:pStyle w:val="Heading4"/>
        <w:keepNext w:val="0"/>
        <w:widowControl w:val="0"/>
        <w:numPr>
          <w:ilvl w:val="3"/>
          <w:numId w:val="1"/>
        </w:numPr>
      </w:pPr>
      <w:proofErr w:type="gramStart"/>
      <w:r>
        <w:t>AIHA - American Industrial Hygiene Association.</w:t>
      </w:r>
      <w:proofErr w:type="gramEnd"/>
    </w:p>
    <w:p w:rsidR="00E4073F" w:rsidRDefault="00E4073F" w:rsidP="00E4073F">
      <w:pPr>
        <w:pStyle w:val="Heading4"/>
        <w:keepNext w:val="0"/>
        <w:widowControl w:val="0"/>
        <w:numPr>
          <w:ilvl w:val="3"/>
          <w:numId w:val="1"/>
        </w:numPr>
      </w:pPr>
      <w:proofErr w:type="gramStart"/>
      <w:r>
        <w:t>AMCA - Air Movement and Control Association.</w:t>
      </w:r>
      <w:proofErr w:type="gramEnd"/>
    </w:p>
    <w:p w:rsidR="00E4073F" w:rsidRDefault="00E4073F" w:rsidP="00E4073F">
      <w:pPr>
        <w:pStyle w:val="Heading4"/>
        <w:keepNext w:val="0"/>
        <w:widowControl w:val="0"/>
        <w:numPr>
          <w:ilvl w:val="3"/>
          <w:numId w:val="1"/>
        </w:numPr>
      </w:pPr>
      <w:r>
        <w:t>ANSI - American National Standards Institute.</w:t>
      </w:r>
    </w:p>
    <w:p w:rsidR="00E4073F" w:rsidRDefault="00E4073F" w:rsidP="00E4073F">
      <w:pPr>
        <w:pStyle w:val="Heading4"/>
        <w:keepNext w:val="0"/>
        <w:widowControl w:val="0"/>
        <w:numPr>
          <w:ilvl w:val="3"/>
          <w:numId w:val="1"/>
        </w:numPr>
      </w:pPr>
      <w:proofErr w:type="gramStart"/>
      <w:r>
        <w:t>ASA - Acoustical Society of American.</w:t>
      </w:r>
      <w:proofErr w:type="gramEnd"/>
    </w:p>
    <w:p w:rsidR="00E4073F" w:rsidRDefault="00E4073F" w:rsidP="00E4073F">
      <w:pPr>
        <w:pStyle w:val="Heading4"/>
        <w:keepNext w:val="0"/>
        <w:widowControl w:val="0"/>
        <w:numPr>
          <w:ilvl w:val="3"/>
          <w:numId w:val="1"/>
        </w:numPr>
      </w:pPr>
      <w:proofErr w:type="gramStart"/>
      <w:r>
        <w:t>ASHRAE - American Society of Heating, Refrigerating, and Air-Conditioning Engineers.</w:t>
      </w:r>
      <w:proofErr w:type="gramEnd"/>
    </w:p>
    <w:p w:rsidR="00E4073F" w:rsidRDefault="00E4073F" w:rsidP="00E4073F">
      <w:pPr>
        <w:pStyle w:val="Heading4"/>
        <w:keepNext w:val="0"/>
        <w:widowControl w:val="0"/>
        <w:numPr>
          <w:ilvl w:val="3"/>
          <w:numId w:val="1"/>
        </w:numPr>
      </w:pPr>
      <w:proofErr w:type="gramStart"/>
      <w:r>
        <w:t>ASME - The American Society of Mechanical Engineers.</w:t>
      </w:r>
      <w:proofErr w:type="gramEnd"/>
    </w:p>
    <w:p w:rsidR="00E4073F" w:rsidRDefault="00E4073F" w:rsidP="00E4073F">
      <w:pPr>
        <w:pStyle w:val="Heading4"/>
        <w:keepNext w:val="0"/>
        <w:widowControl w:val="0"/>
        <w:numPr>
          <w:ilvl w:val="3"/>
          <w:numId w:val="1"/>
        </w:numPr>
      </w:pPr>
      <w:proofErr w:type="gramStart"/>
      <w:r>
        <w:t>ASTM - American Society of Testing and Materials.</w:t>
      </w:r>
      <w:proofErr w:type="gramEnd"/>
    </w:p>
    <w:p w:rsidR="00E4073F" w:rsidRDefault="00E4073F" w:rsidP="00E4073F">
      <w:pPr>
        <w:pStyle w:val="Heading4"/>
        <w:keepNext w:val="0"/>
        <w:widowControl w:val="0"/>
        <w:numPr>
          <w:ilvl w:val="3"/>
          <w:numId w:val="1"/>
        </w:numPr>
      </w:pPr>
      <w:proofErr w:type="gramStart"/>
      <w:r>
        <w:t>CAGI - Compressed Air and Gas Institute.</w:t>
      </w:r>
      <w:proofErr w:type="gramEnd"/>
    </w:p>
    <w:p w:rsidR="00E4073F" w:rsidRDefault="00E4073F" w:rsidP="00E4073F">
      <w:pPr>
        <w:pStyle w:val="Heading4"/>
        <w:keepNext w:val="0"/>
        <w:widowControl w:val="0"/>
        <w:numPr>
          <w:ilvl w:val="3"/>
          <w:numId w:val="1"/>
        </w:numPr>
      </w:pPr>
      <w:proofErr w:type="gramStart"/>
      <w:r>
        <w:t>CTI - Cooling Tower Institute.</w:t>
      </w:r>
      <w:proofErr w:type="gramEnd"/>
    </w:p>
    <w:p w:rsidR="00E4073F" w:rsidRDefault="00E4073F" w:rsidP="00E4073F">
      <w:pPr>
        <w:pStyle w:val="Heading4"/>
        <w:keepNext w:val="0"/>
        <w:widowControl w:val="0"/>
        <w:numPr>
          <w:ilvl w:val="3"/>
          <w:numId w:val="1"/>
        </w:numPr>
      </w:pPr>
      <w:proofErr w:type="gramStart"/>
      <w:r>
        <w:t>EJMA - Expansion Joint Manufacturers Association.</w:t>
      </w:r>
      <w:proofErr w:type="gramEnd"/>
    </w:p>
    <w:p w:rsidR="00E4073F" w:rsidRDefault="00E4073F" w:rsidP="00E4073F">
      <w:pPr>
        <w:pStyle w:val="Heading4"/>
        <w:keepNext w:val="0"/>
        <w:widowControl w:val="0"/>
        <w:numPr>
          <w:ilvl w:val="3"/>
          <w:numId w:val="1"/>
        </w:numPr>
      </w:pPr>
      <w:proofErr w:type="gramStart"/>
      <w:r>
        <w:t>ETL - Engineering Tests Laboratory.</w:t>
      </w:r>
      <w:proofErr w:type="gramEnd"/>
    </w:p>
    <w:p w:rsidR="00E4073F" w:rsidRDefault="00E4073F" w:rsidP="00E4073F">
      <w:pPr>
        <w:pStyle w:val="Heading4"/>
        <w:keepNext w:val="0"/>
        <w:widowControl w:val="0"/>
        <w:numPr>
          <w:ilvl w:val="3"/>
          <w:numId w:val="1"/>
        </w:numPr>
      </w:pPr>
      <w:r>
        <w:t>HI - Hydraulic Institute.</w:t>
      </w:r>
    </w:p>
    <w:p w:rsidR="00E4073F" w:rsidRDefault="00E4073F" w:rsidP="00E4073F">
      <w:pPr>
        <w:pStyle w:val="Heading4"/>
        <w:keepNext w:val="0"/>
        <w:widowControl w:val="0"/>
        <w:numPr>
          <w:ilvl w:val="3"/>
          <w:numId w:val="1"/>
        </w:numPr>
      </w:pPr>
      <w:r>
        <w:t xml:space="preserve">HYD I - </w:t>
      </w:r>
      <w:proofErr w:type="spellStart"/>
      <w:r>
        <w:t>Hydronics</w:t>
      </w:r>
      <w:proofErr w:type="spellEnd"/>
      <w:r>
        <w:t xml:space="preserve"> Institute.</w:t>
      </w:r>
    </w:p>
    <w:p w:rsidR="00E4073F" w:rsidRDefault="00E4073F" w:rsidP="00E4073F">
      <w:pPr>
        <w:pStyle w:val="Heading4"/>
        <w:keepNext w:val="0"/>
        <w:widowControl w:val="0"/>
        <w:numPr>
          <w:ilvl w:val="3"/>
          <w:numId w:val="1"/>
        </w:numPr>
      </w:pPr>
      <w:proofErr w:type="gramStart"/>
      <w:r>
        <w:t>ICBO - International Conference of Building Officials.</w:t>
      </w:r>
      <w:proofErr w:type="gramEnd"/>
    </w:p>
    <w:p w:rsidR="00E4073F" w:rsidRPr="00265B4A" w:rsidRDefault="00E4073F" w:rsidP="00E4073F">
      <w:pPr>
        <w:pStyle w:val="Heading4"/>
        <w:numPr>
          <w:ilvl w:val="3"/>
          <w:numId w:val="1"/>
        </w:numPr>
      </w:pPr>
      <w:proofErr w:type="gramStart"/>
      <w:r>
        <w:t>ICC – International Code Council.</w:t>
      </w:r>
      <w:proofErr w:type="gramEnd"/>
    </w:p>
    <w:p w:rsidR="00E4073F" w:rsidRDefault="00E4073F" w:rsidP="00E4073F">
      <w:pPr>
        <w:pStyle w:val="Heading4"/>
        <w:keepNext w:val="0"/>
        <w:widowControl w:val="0"/>
        <w:numPr>
          <w:ilvl w:val="3"/>
          <w:numId w:val="1"/>
        </w:numPr>
      </w:pPr>
      <w:proofErr w:type="gramStart"/>
      <w:r>
        <w:t>NEBB - National Environmental Balancing Bureau.</w:t>
      </w:r>
      <w:proofErr w:type="gramEnd"/>
    </w:p>
    <w:p w:rsidR="00E4073F" w:rsidRDefault="00E4073F" w:rsidP="00E4073F">
      <w:pPr>
        <w:pStyle w:val="Heading4"/>
        <w:keepNext w:val="0"/>
        <w:widowControl w:val="0"/>
        <w:numPr>
          <w:ilvl w:val="3"/>
          <w:numId w:val="1"/>
        </w:numPr>
      </w:pPr>
      <w:proofErr w:type="gramStart"/>
      <w:r>
        <w:t>NEC - National Electrical Code.</w:t>
      </w:r>
      <w:proofErr w:type="gramEnd"/>
    </w:p>
    <w:p w:rsidR="00E4073F" w:rsidRDefault="00E4073F" w:rsidP="00E4073F">
      <w:pPr>
        <w:pStyle w:val="Heading4"/>
        <w:keepNext w:val="0"/>
        <w:widowControl w:val="0"/>
        <w:numPr>
          <w:ilvl w:val="3"/>
          <w:numId w:val="1"/>
        </w:numPr>
      </w:pPr>
      <w:proofErr w:type="gramStart"/>
      <w:r>
        <w:t>NEMA - National Electrical Manufacturers Association.</w:t>
      </w:r>
      <w:proofErr w:type="gramEnd"/>
    </w:p>
    <w:p w:rsidR="00E4073F" w:rsidRDefault="00E4073F" w:rsidP="00E4073F">
      <w:pPr>
        <w:pStyle w:val="Heading4"/>
        <w:keepNext w:val="0"/>
        <w:widowControl w:val="0"/>
        <w:numPr>
          <w:ilvl w:val="3"/>
          <w:numId w:val="1"/>
        </w:numPr>
      </w:pPr>
      <w:proofErr w:type="gramStart"/>
      <w:r>
        <w:t>NFPA - National Fire Protection Association.</w:t>
      </w:r>
      <w:proofErr w:type="gramEnd"/>
    </w:p>
    <w:p w:rsidR="00E4073F" w:rsidRDefault="00E4073F" w:rsidP="00E4073F">
      <w:pPr>
        <w:pStyle w:val="Heading4"/>
        <w:keepNext w:val="0"/>
        <w:widowControl w:val="0"/>
        <w:numPr>
          <w:ilvl w:val="3"/>
          <w:numId w:val="1"/>
        </w:numPr>
      </w:pPr>
      <w:proofErr w:type="gramStart"/>
      <w:r>
        <w:t>NSF - National Sanitation Foundation.</w:t>
      </w:r>
      <w:proofErr w:type="gramEnd"/>
    </w:p>
    <w:p w:rsidR="00E4073F" w:rsidRDefault="00E4073F" w:rsidP="00E4073F">
      <w:pPr>
        <w:pStyle w:val="Heading4"/>
        <w:keepNext w:val="0"/>
        <w:widowControl w:val="0"/>
        <w:numPr>
          <w:ilvl w:val="3"/>
          <w:numId w:val="1"/>
        </w:numPr>
      </w:pPr>
      <w:r>
        <w:t>SAE - Society of Automatic Engineers.</w:t>
      </w:r>
    </w:p>
    <w:p w:rsidR="00E4073F" w:rsidRDefault="00E4073F" w:rsidP="00E4073F">
      <w:pPr>
        <w:pStyle w:val="Heading4"/>
        <w:keepNext w:val="0"/>
        <w:widowControl w:val="0"/>
        <w:numPr>
          <w:ilvl w:val="3"/>
          <w:numId w:val="1"/>
        </w:numPr>
      </w:pPr>
      <w:proofErr w:type="gramStart"/>
      <w:r>
        <w:t>SMACNA - Sheet Metal and Air Conditioning Contractors' National Association.</w:t>
      </w:r>
      <w:proofErr w:type="gramEnd"/>
    </w:p>
    <w:p w:rsidR="00E4073F" w:rsidRDefault="00E4073F" w:rsidP="00E4073F">
      <w:pPr>
        <w:pStyle w:val="Heading4"/>
        <w:keepNext w:val="0"/>
        <w:widowControl w:val="0"/>
        <w:numPr>
          <w:ilvl w:val="3"/>
          <w:numId w:val="1"/>
        </w:numPr>
      </w:pPr>
      <w:proofErr w:type="gramStart"/>
      <w:r>
        <w:t>TEMA - Tubular Exchanger Manufacturers Association.</w:t>
      </w:r>
      <w:proofErr w:type="gramEnd"/>
    </w:p>
    <w:p w:rsidR="00E4073F" w:rsidRDefault="00E4073F" w:rsidP="00E4073F">
      <w:pPr>
        <w:pStyle w:val="Heading4"/>
        <w:keepNext w:val="0"/>
        <w:widowControl w:val="0"/>
        <w:numPr>
          <w:ilvl w:val="3"/>
          <w:numId w:val="1"/>
        </w:numPr>
      </w:pPr>
      <w:r>
        <w:t>UL - Underwriters Laboratories, Inc.</w:t>
      </w:r>
    </w:p>
    <w:p w:rsidR="00E4073F" w:rsidRDefault="00E4073F" w:rsidP="00E4073F">
      <w:pPr>
        <w:pStyle w:val="Heading4"/>
        <w:numPr>
          <w:ilvl w:val="3"/>
          <w:numId w:val="1"/>
        </w:numPr>
      </w:pPr>
      <w:proofErr w:type="gramStart"/>
      <w:r>
        <w:t>International Plumbing Code.</w:t>
      </w:r>
      <w:proofErr w:type="gramEnd"/>
    </w:p>
    <w:p w:rsidR="00E4073F" w:rsidRPr="00DB2342" w:rsidRDefault="00E4073F" w:rsidP="00E4073F">
      <w:pPr>
        <w:pStyle w:val="Heading4"/>
        <w:numPr>
          <w:ilvl w:val="3"/>
          <w:numId w:val="1"/>
        </w:numPr>
      </w:pPr>
      <w:proofErr w:type="gramStart"/>
      <w:r>
        <w:t>International Mechanical Code.</w:t>
      </w:r>
      <w:proofErr w:type="gramEnd"/>
    </w:p>
    <w:p w:rsidR="00E4073F" w:rsidRDefault="00E4073F" w:rsidP="00E4073F">
      <w:pPr>
        <w:pStyle w:val="Heading4"/>
        <w:keepNext w:val="0"/>
        <w:widowControl w:val="0"/>
        <w:numPr>
          <w:ilvl w:val="3"/>
          <w:numId w:val="1"/>
        </w:numPr>
      </w:pPr>
      <w:proofErr w:type="gramStart"/>
      <w:r>
        <w:t>Other governing, state, and local codes that apply.</w:t>
      </w:r>
      <w:proofErr w:type="gramEnd"/>
    </w:p>
    <w:p w:rsidR="00E4073F" w:rsidRDefault="00E4073F" w:rsidP="00E4073F">
      <w:pPr>
        <w:pStyle w:val="Heading2"/>
        <w:keepNext w:val="0"/>
        <w:widowControl w:val="0"/>
        <w:numPr>
          <w:ilvl w:val="1"/>
          <w:numId w:val="1"/>
        </w:numPr>
      </w:pPr>
      <w:r>
        <w:t>SUBMITTALS</w:t>
      </w:r>
    </w:p>
    <w:p w:rsidR="00E4073F" w:rsidRDefault="00E4073F" w:rsidP="00E4073F">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E4073F" w:rsidRDefault="00E4073F" w:rsidP="00E4073F">
      <w:pPr>
        <w:pStyle w:val="Heading4"/>
        <w:numPr>
          <w:ilvl w:val="3"/>
          <w:numId w:val="1"/>
        </w:numPr>
        <w:rPr>
          <w:b/>
        </w:rPr>
      </w:pPr>
      <w:r w:rsidRPr="00771162">
        <w:rPr>
          <w:b/>
        </w:rPr>
        <w:lastRenderedPageBreak/>
        <w:t>See Section 21</w:t>
      </w:r>
      <w:r>
        <w:rPr>
          <w:b/>
        </w:rPr>
        <w:t xml:space="preserve"> </w:t>
      </w:r>
      <w:r w:rsidRPr="00771162">
        <w:rPr>
          <w:b/>
        </w:rPr>
        <w:t>13</w:t>
      </w:r>
      <w:r>
        <w:rPr>
          <w:b/>
        </w:rPr>
        <w:t xml:space="preserve"> </w:t>
      </w:r>
      <w:r w:rsidRPr="00771162">
        <w:rPr>
          <w:b/>
        </w:rPr>
        <w:t>13 for special submittal procedures for sprinkler/standpipe system submittals.</w:t>
      </w:r>
    </w:p>
    <w:p w:rsidR="00E4073F" w:rsidRDefault="00E4073F" w:rsidP="00E4073F">
      <w:pPr>
        <w:pStyle w:val="Heading3"/>
        <w:keepNext w:val="0"/>
        <w:widowControl w:val="0"/>
        <w:numPr>
          <w:ilvl w:val="2"/>
          <w:numId w:val="1"/>
        </w:numPr>
        <w:tabs>
          <w:tab w:val="clear" w:pos="936"/>
          <w:tab w:val="num" w:pos="864"/>
        </w:tabs>
        <w:ind w:left="864"/>
      </w:pPr>
      <w:r>
        <w:t>The Architect/Engineer’s review of submittals, including any c</w:t>
      </w:r>
      <w:r w:rsidRPr="00913FD8">
        <w:t xml:space="preserve">orrections or comments made on the shop drawings during </w:t>
      </w:r>
      <w:r>
        <w:t>the</w:t>
      </w:r>
      <w:r w:rsidRPr="00913FD8">
        <w:t xml:space="preserve"> review</w:t>
      </w:r>
      <w:r>
        <w:t xml:space="preserve"> process,</w:t>
      </w:r>
      <w:r w:rsidRPr="00913FD8">
        <w:t xml:space="preserve"> do not relieve </w:t>
      </w:r>
      <w:r>
        <w:t>C</w:t>
      </w:r>
      <w:r w:rsidRPr="00913FD8">
        <w:t xml:space="preserve">ontractor from compliance with requirements of the </w:t>
      </w:r>
      <w:r>
        <w:t>Contract Documents</w:t>
      </w:r>
      <w:r w:rsidRPr="00913FD8">
        <w:t>.  Th</w:t>
      </w:r>
      <w:r>
        <w:t>e review</w:t>
      </w:r>
      <w:r w:rsidRPr="00913FD8">
        <w:t xml:space="preserve"> is only </w:t>
      </w:r>
      <w:r>
        <w:t>a</w:t>
      </w:r>
      <w:r w:rsidRPr="00913FD8">
        <w:t xml:space="preserve"> review of general conformance with </w:t>
      </w:r>
      <w:r>
        <w:t xml:space="preserve">the </w:t>
      </w:r>
      <w:r w:rsidRPr="00913FD8">
        <w:t xml:space="preserve">design concept of the project and general compliance with the information given in the </w:t>
      </w:r>
      <w:r>
        <w:t>C</w:t>
      </w:r>
      <w:r w:rsidRPr="00913FD8">
        <w:t xml:space="preserve">ontract </w:t>
      </w:r>
      <w:r>
        <w:t>D</w:t>
      </w:r>
      <w:r w:rsidRPr="00913FD8">
        <w:t xml:space="preserve">ocuments.  The </w:t>
      </w:r>
      <w:r>
        <w:t>C</w:t>
      </w:r>
      <w:r w:rsidRPr="00913FD8">
        <w:t>ontractor is responsible for confirming and correlating all quantities and dimensions; selecting fabrication process and techniques of construction; coordinating his work with that of all other trades; and performing his work in a safe and satisfactory manner.</w:t>
      </w:r>
      <w:r>
        <w:t xml:space="preserve"> </w:t>
      </w:r>
      <w:r w:rsidRPr="00913FD8">
        <w:t>The Contractor shall not be relieved from responsibility for errors or omissions in the shop drawings, product data or samples by the Architect/Engineer’s review of those drawings.</w:t>
      </w:r>
    </w:p>
    <w:p w:rsidR="00E4073F" w:rsidRPr="00771162" w:rsidRDefault="00E4073F" w:rsidP="00E4073F">
      <w:pPr>
        <w:pStyle w:val="Heading3"/>
        <w:keepNext w:val="0"/>
        <w:widowControl w:val="0"/>
        <w:numPr>
          <w:ilvl w:val="2"/>
          <w:numId w:val="1"/>
        </w:numPr>
        <w:tabs>
          <w:tab w:val="clear" w:pos="936"/>
          <w:tab w:val="num" w:pos="864"/>
        </w:tabs>
        <w:ind w:left="864"/>
      </w:pPr>
      <w:r>
        <w:t>No portion of the work requiring submission of a shop drawing, product data or sample shall be commenced until the submittal has been reviewed by the Architect/Engineer.  All such portions of the work shall be in accordance with reviewed submittals and the associated manufacturer recommendations.</w:t>
      </w:r>
    </w:p>
    <w:p w:rsidR="00E4073F" w:rsidRDefault="00E4073F" w:rsidP="00E4073F">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Fire Protection Sections.</w:t>
      </w:r>
    </w:p>
    <w:p w:rsidR="00E4073F" w:rsidRDefault="00E4073F" w:rsidP="00E4073F">
      <w:pPr>
        <w:pStyle w:val="Heading4"/>
        <w:keepNext w:val="0"/>
        <w:widowControl w:val="0"/>
        <w:numPr>
          <w:ilvl w:val="3"/>
          <w:numId w:val="1"/>
        </w:numPr>
      </w:pPr>
      <w:r>
        <w:t>Certified performance and data with system operating conditions indicated.</w:t>
      </w:r>
    </w:p>
    <w:p w:rsidR="00E4073F" w:rsidRDefault="00E4073F" w:rsidP="00E4073F">
      <w:pPr>
        <w:pStyle w:val="Heading4"/>
        <w:keepNext w:val="0"/>
        <w:widowControl w:val="0"/>
        <w:numPr>
          <w:ilvl w:val="3"/>
          <w:numId w:val="1"/>
        </w:numPr>
      </w:pPr>
      <w:r w:rsidRPr="0071598B">
        <w:t xml:space="preserve">All equipment items shall be marked with the same item number as used on drawings or schedules.  </w:t>
      </w:r>
    </w:p>
    <w:p w:rsidR="00E4073F" w:rsidRDefault="00E4073F" w:rsidP="00E4073F">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E4073F" w:rsidRDefault="00E4073F" w:rsidP="00E4073F">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E4073F" w:rsidRDefault="00E4073F" w:rsidP="00E4073F">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E4073F" w:rsidRDefault="00E4073F" w:rsidP="00E4073F">
      <w:pPr>
        <w:pStyle w:val="Heading4"/>
        <w:keepNext w:val="0"/>
        <w:widowControl w:val="0"/>
        <w:numPr>
          <w:ilvl w:val="3"/>
          <w:numId w:val="1"/>
        </w:numPr>
      </w:pPr>
      <w:r>
        <w:t>Maintenance Data:  Submit maintenance data and parts list for each fire protection equipment, control and accessory; including "trouble-shooting" maintenance guide.  Include this data, product data, shop drawings, and wiring diagrams in maintenance manual; in accordance with requirements of Division 1.</w:t>
      </w:r>
    </w:p>
    <w:p w:rsidR="00E4073F" w:rsidRDefault="00E4073F" w:rsidP="00E4073F">
      <w:pPr>
        <w:pStyle w:val="Heading3"/>
        <w:keepNext w:val="0"/>
        <w:widowControl w:val="0"/>
        <w:numPr>
          <w:ilvl w:val="2"/>
          <w:numId w:val="1"/>
        </w:numPr>
        <w:tabs>
          <w:tab w:val="clear" w:pos="936"/>
          <w:tab w:val="num" w:pos="864"/>
        </w:tabs>
        <w:ind w:left="864"/>
      </w:pPr>
      <w:r>
        <w:t>Coordination drawings</w:t>
      </w:r>
    </w:p>
    <w:p w:rsidR="00E4073F" w:rsidRDefault="00E4073F" w:rsidP="00E4073F">
      <w:pPr>
        <w:pStyle w:val="Heading4"/>
        <w:keepNext w:val="0"/>
        <w:widowControl w:val="0"/>
        <w:numPr>
          <w:ilvl w:val="3"/>
          <w:numId w:val="1"/>
        </w:numPr>
      </w:pPr>
      <w:r>
        <w:t>Drawings:</w:t>
      </w:r>
    </w:p>
    <w:p w:rsidR="00E4073F" w:rsidRPr="00106534" w:rsidRDefault="00E4073F" w:rsidP="00E4073F">
      <w:pPr>
        <w:pStyle w:val="Heading5"/>
        <w:keepNext w:val="0"/>
        <w:widowControl w:val="0"/>
        <w:numPr>
          <w:ilvl w:val="4"/>
          <w:numId w:val="1"/>
        </w:numPr>
      </w:pPr>
      <w:r w:rsidRPr="00106534">
        <w:t xml:space="preserve">Provide coordination in determining adequate clearance and space requirements for </w:t>
      </w:r>
      <w:r>
        <w:t>fire protection</w:t>
      </w:r>
      <w:r w:rsidRPr="00106534">
        <w:t xml:space="preserve"> equipment</w:t>
      </w:r>
      <w:r>
        <w:t xml:space="preserve">, mechanical equipment, </w:t>
      </w:r>
      <w:r w:rsidRPr="00106534">
        <w:t>electrical equipment</w:t>
      </w:r>
      <w:r>
        <w:t>,</w:t>
      </w:r>
      <w:r w:rsidRPr="00106534">
        <w:t xml:space="preserve"> and other items/equipment in the project.  The Architect/Engineer reserves the right to determine space priority of equipment in the event of interference between pieces of equipment, piping, conduit, ducts and equipment of the trades.  The Architect/Engineer will only review conflicts and give an opinion but will not perform as a coordinator.</w:t>
      </w:r>
    </w:p>
    <w:p w:rsidR="00E4073F" w:rsidRPr="00106534" w:rsidRDefault="00E4073F" w:rsidP="00E4073F">
      <w:pPr>
        <w:pStyle w:val="Heading5"/>
        <w:keepNext w:val="0"/>
        <w:widowControl w:val="0"/>
        <w:numPr>
          <w:ilvl w:val="4"/>
          <w:numId w:val="1"/>
        </w:numPr>
      </w:pPr>
      <w:r w:rsidRPr="00106534">
        <w:t xml:space="preserve">Provide coordination drawings indicating structural components, reflected ceiling layout, </w:t>
      </w:r>
      <w:r>
        <w:t>fire protection</w:t>
      </w:r>
      <w:r w:rsidRPr="00106534">
        <w:t xml:space="preserve"> items, </w:t>
      </w:r>
      <w:r>
        <w:t xml:space="preserve">mechanical items, </w:t>
      </w:r>
      <w:r w:rsidRPr="00106534">
        <w:t xml:space="preserve">electrical items, and </w:t>
      </w:r>
      <w:r>
        <w:t>other</w:t>
      </w:r>
      <w:r w:rsidRPr="00106534">
        <w:t xml:space="preserve"> systems.  Indicate on the coordination drawings where components will be installed and how the service access area to such items shall be maintained</w:t>
      </w:r>
      <w:r>
        <w:t>.</w:t>
      </w:r>
      <w:r w:rsidRPr="00106534">
        <w:t xml:space="preserve"> Illustrate items requiring access for maintenance or adjustment.</w:t>
      </w:r>
    </w:p>
    <w:p w:rsidR="00E4073F" w:rsidRPr="00106534" w:rsidRDefault="00E4073F" w:rsidP="00E4073F">
      <w:pPr>
        <w:pStyle w:val="Heading5"/>
        <w:keepNext w:val="0"/>
        <w:widowControl w:val="0"/>
        <w:numPr>
          <w:ilvl w:val="4"/>
          <w:numId w:val="1"/>
        </w:numPr>
      </w:pPr>
      <w:r w:rsidRPr="00106534">
        <w:lastRenderedPageBreak/>
        <w:t>The Contractor will not be allowed any time extensions for participation in the coordination drawing process.  The Contractor will not be allowed any contract cost extra for any additional fittings, rerouting or changes of duct size to equivalent sizes to those shown on the drawings that may be determined necessary through the coordination drawing process.</w:t>
      </w:r>
    </w:p>
    <w:p w:rsidR="00E4073F" w:rsidRPr="00106534" w:rsidRDefault="00E4073F" w:rsidP="00E4073F">
      <w:pPr>
        <w:pStyle w:val="Heading5"/>
        <w:keepNext w:val="0"/>
        <w:widowControl w:val="0"/>
        <w:numPr>
          <w:ilvl w:val="4"/>
          <w:numId w:val="1"/>
        </w:numPr>
      </w:pPr>
      <w:r w:rsidRPr="00106534">
        <w:t>Deviations from the contract documents that are necessary for overall system installation and coordination shall be brought to the attention of the Architect/Engineer.  Such necessary changes in the contract scope discovered through the coordination drawing process will be covered by the requirements of the “change order” process.</w:t>
      </w:r>
    </w:p>
    <w:p w:rsidR="00E4073F" w:rsidRPr="00106534" w:rsidRDefault="00E4073F" w:rsidP="00E4073F">
      <w:pPr>
        <w:pStyle w:val="Heading5"/>
        <w:keepNext w:val="0"/>
        <w:widowControl w:val="0"/>
        <w:numPr>
          <w:ilvl w:val="4"/>
          <w:numId w:val="1"/>
        </w:numPr>
      </w:pPr>
      <w:r w:rsidRPr="00106534">
        <w:t>Access panels shall occur only in gypsum wallboard or plaster ceilings where indicated on the drawings</w:t>
      </w:r>
      <w:r>
        <w:t xml:space="preserve"> or as needed to provide access to equipment, dampers, or valves</w:t>
      </w:r>
      <w:r w:rsidRPr="00106534">
        <w:t xml:space="preserve">.  Access to </w:t>
      </w:r>
      <w:r>
        <w:t>fire suppression</w:t>
      </w:r>
      <w:r w:rsidRPr="00106534">
        <w:t xml:space="preserve"> and </w:t>
      </w:r>
      <w:r>
        <w:t>other</w:t>
      </w:r>
      <w:r w:rsidRPr="00106534">
        <w:t xml:space="preserve"> items shall be through accessible acoustical ceiling areas.  Additional access panels will not be allowed without written approval from the Architect/Engineer at the coordination drawing stage and only after alternatives are reviewed.  Layout changes shall be made to avoid additional access panels.  If additional access panels are required, they shall be provided at no additional cost to the Owner.</w:t>
      </w:r>
    </w:p>
    <w:p w:rsidR="00E4073F" w:rsidRDefault="00E4073F" w:rsidP="00E4073F">
      <w:pPr>
        <w:pStyle w:val="Heading5"/>
        <w:keepNext w:val="0"/>
        <w:widowControl w:val="0"/>
        <w:numPr>
          <w:ilvl w:val="4"/>
          <w:numId w:val="1"/>
        </w:numPr>
      </w:pPr>
      <w:r w:rsidRPr="00106534">
        <w:t>Soffit penetrations and light alcoves shall be fully coordinated with hanging devices, studs, fire/smoke ratings, and structural support requirements.</w:t>
      </w:r>
    </w:p>
    <w:p w:rsidR="00E4073F" w:rsidRDefault="00E4073F" w:rsidP="00E4073F">
      <w:pPr>
        <w:pStyle w:val="Heading4"/>
        <w:keepNext w:val="0"/>
        <w:widowControl w:val="0"/>
        <w:numPr>
          <w:ilvl w:val="3"/>
          <w:numId w:val="1"/>
        </w:numPr>
      </w:pPr>
      <w:r>
        <w:t>The Contractor and subcontractors responsible for items of work located in or above ceilings shall participate in the coordination drawing process.  Participation is mandatory.  If the Contractor or subcontractor fails to participate in the coordination drawing process, the Owner reserves the right to do the following:</w:t>
      </w:r>
    </w:p>
    <w:p w:rsidR="00E4073F" w:rsidRPr="00106534" w:rsidRDefault="00E4073F" w:rsidP="00E4073F">
      <w:pPr>
        <w:pStyle w:val="Heading5"/>
        <w:keepNext w:val="0"/>
        <w:widowControl w:val="0"/>
        <w:numPr>
          <w:ilvl w:val="4"/>
          <w:numId w:val="1"/>
        </w:numPr>
      </w:pPr>
      <w:r w:rsidRPr="00106534">
        <w:t>Stop construction progress payments for work performed by the Contractor.  Payments will be reinstated only after the Contractor or subcontractor resumes participation in the coordination drawing process.</w:t>
      </w:r>
    </w:p>
    <w:p w:rsidR="00E4073F" w:rsidRPr="00106534" w:rsidRDefault="00E4073F" w:rsidP="00E4073F">
      <w:pPr>
        <w:pStyle w:val="Heading5"/>
        <w:keepNext w:val="0"/>
        <w:widowControl w:val="0"/>
        <w:numPr>
          <w:ilvl w:val="4"/>
          <w:numId w:val="1"/>
        </w:numPr>
      </w:pPr>
      <w:r w:rsidRPr="00106534">
        <w:t>Require the relocation and resizing of components as necessary to ensure components will be installed as intended.  In the event the Contractor did not participate in the coordination process, the Contractor will not be entitled to contract cost increases or time extensions due to Owner-initiated changes in the work.</w:t>
      </w:r>
    </w:p>
    <w:p w:rsidR="00E4073F" w:rsidRPr="00106534" w:rsidRDefault="00E4073F" w:rsidP="00E4073F">
      <w:pPr>
        <w:pStyle w:val="Heading5"/>
        <w:keepNext w:val="0"/>
        <w:widowControl w:val="0"/>
        <w:numPr>
          <w:ilvl w:val="4"/>
          <w:numId w:val="1"/>
        </w:numPr>
      </w:pPr>
      <w:r w:rsidRPr="00106534">
        <w:t>The Contractor shall be held responsible for unnecessary rework that is attributable to failure to participate in the coordination process.</w:t>
      </w:r>
    </w:p>
    <w:p w:rsidR="00E4073F" w:rsidRDefault="00E4073F" w:rsidP="00E4073F">
      <w:pPr>
        <w:pStyle w:val="Heading4"/>
        <w:keepNext w:val="0"/>
        <w:widowControl w:val="0"/>
        <w:numPr>
          <w:ilvl w:val="3"/>
          <w:numId w:val="1"/>
        </w:numPr>
      </w:pPr>
      <w:r>
        <w:t>Drawings shall be prepared at 1/4 inch = 1 foot, 0 inches (minimum).</w:t>
      </w:r>
    </w:p>
    <w:p w:rsidR="00E4073F" w:rsidRPr="00106534" w:rsidRDefault="00E4073F" w:rsidP="00E4073F">
      <w:pPr>
        <w:pStyle w:val="Heading5"/>
        <w:keepNext w:val="0"/>
        <w:widowControl w:val="0"/>
        <w:numPr>
          <w:ilvl w:val="4"/>
          <w:numId w:val="1"/>
        </w:numPr>
      </w:pPr>
      <w:r w:rsidRPr="00106534">
        <w:t>Coordination participants shall provide equipment installation and clearance requirements.  This information shall be indicated on the coordination drawings.</w:t>
      </w:r>
    </w:p>
    <w:p w:rsidR="00E4073F" w:rsidRPr="00106534" w:rsidRDefault="00E4073F" w:rsidP="00E4073F">
      <w:pPr>
        <w:pStyle w:val="Heading5"/>
        <w:keepNext w:val="0"/>
        <w:widowControl w:val="0"/>
        <w:numPr>
          <w:ilvl w:val="4"/>
          <w:numId w:val="1"/>
        </w:numPr>
      </w:pPr>
      <w:r w:rsidRPr="00106534">
        <w:t>Coordination drawings shall indicate the following major system components (including insulation, hub or connection widths with verification of turning radius):</w:t>
      </w:r>
    </w:p>
    <w:p w:rsidR="00E4073F" w:rsidRPr="00106534" w:rsidRDefault="00E4073F" w:rsidP="00E4073F">
      <w:pPr>
        <w:pStyle w:val="Heading6"/>
        <w:keepNext w:val="0"/>
        <w:widowControl w:val="0"/>
        <w:numPr>
          <w:ilvl w:val="5"/>
          <w:numId w:val="1"/>
        </w:numPr>
      </w:pPr>
      <w:r w:rsidRPr="00106534">
        <w:t>Roof drain leaders</w:t>
      </w:r>
    </w:p>
    <w:p w:rsidR="00E4073F" w:rsidRPr="00106534" w:rsidRDefault="00E4073F" w:rsidP="00E4073F">
      <w:pPr>
        <w:pStyle w:val="Heading6"/>
        <w:keepNext w:val="0"/>
        <w:widowControl w:val="0"/>
        <w:numPr>
          <w:ilvl w:val="5"/>
          <w:numId w:val="1"/>
        </w:numPr>
      </w:pPr>
      <w:r w:rsidRPr="00106534">
        <w:t>Large waste piping</w:t>
      </w:r>
    </w:p>
    <w:p w:rsidR="00E4073F" w:rsidRPr="00106534" w:rsidRDefault="00E4073F" w:rsidP="00E4073F">
      <w:pPr>
        <w:pStyle w:val="Heading6"/>
        <w:keepNext w:val="0"/>
        <w:widowControl w:val="0"/>
        <w:numPr>
          <w:ilvl w:val="5"/>
          <w:numId w:val="1"/>
        </w:numPr>
      </w:pPr>
      <w:r w:rsidRPr="00106534">
        <w:t>Sprinkler mains</w:t>
      </w:r>
    </w:p>
    <w:p w:rsidR="00E4073F" w:rsidRPr="00106534" w:rsidRDefault="00E4073F" w:rsidP="00E4073F">
      <w:pPr>
        <w:pStyle w:val="Heading6"/>
        <w:keepNext w:val="0"/>
        <w:widowControl w:val="0"/>
        <w:numPr>
          <w:ilvl w:val="5"/>
          <w:numId w:val="1"/>
        </w:numPr>
      </w:pPr>
      <w:r w:rsidRPr="00106534">
        <w:t>Equipment located above the ceiling</w:t>
      </w:r>
    </w:p>
    <w:p w:rsidR="00E4073F" w:rsidRPr="00106534" w:rsidRDefault="00E4073F" w:rsidP="00E4073F">
      <w:pPr>
        <w:pStyle w:val="Heading6"/>
        <w:keepNext w:val="0"/>
        <w:widowControl w:val="0"/>
        <w:numPr>
          <w:ilvl w:val="5"/>
          <w:numId w:val="1"/>
        </w:numPr>
      </w:pPr>
      <w:r w:rsidRPr="00106534">
        <w:t>Heating hot water piping</w:t>
      </w:r>
    </w:p>
    <w:p w:rsidR="00E4073F" w:rsidRPr="00106534" w:rsidRDefault="00E4073F" w:rsidP="00E4073F">
      <w:pPr>
        <w:pStyle w:val="Heading6"/>
        <w:keepNext w:val="0"/>
        <w:widowControl w:val="0"/>
        <w:numPr>
          <w:ilvl w:val="5"/>
          <w:numId w:val="1"/>
        </w:numPr>
      </w:pPr>
      <w:r w:rsidRPr="00106534">
        <w:t>Chilled water piping</w:t>
      </w:r>
    </w:p>
    <w:p w:rsidR="00E4073F" w:rsidRPr="00106534" w:rsidRDefault="00E4073F" w:rsidP="00E4073F">
      <w:pPr>
        <w:pStyle w:val="Heading6"/>
        <w:keepNext w:val="0"/>
        <w:widowControl w:val="0"/>
        <w:numPr>
          <w:ilvl w:val="5"/>
          <w:numId w:val="1"/>
        </w:numPr>
      </w:pPr>
      <w:r w:rsidRPr="00106534">
        <w:t>Conduit runs 2 inches and larger</w:t>
      </w:r>
    </w:p>
    <w:p w:rsidR="00E4073F" w:rsidRPr="00106534" w:rsidRDefault="00E4073F" w:rsidP="00E4073F">
      <w:pPr>
        <w:pStyle w:val="Heading6"/>
        <w:keepNext w:val="0"/>
        <w:widowControl w:val="0"/>
        <w:numPr>
          <w:ilvl w:val="5"/>
          <w:numId w:val="1"/>
        </w:numPr>
      </w:pPr>
      <w:r w:rsidRPr="00106534">
        <w:t>Cable tray</w:t>
      </w:r>
    </w:p>
    <w:p w:rsidR="00E4073F" w:rsidRPr="00106534" w:rsidRDefault="00E4073F" w:rsidP="00E4073F">
      <w:pPr>
        <w:pStyle w:val="Heading6"/>
        <w:keepNext w:val="0"/>
        <w:widowControl w:val="0"/>
        <w:numPr>
          <w:ilvl w:val="5"/>
          <w:numId w:val="1"/>
        </w:numPr>
      </w:pPr>
      <w:r w:rsidRPr="00106534">
        <w:t>Bus duct</w:t>
      </w:r>
    </w:p>
    <w:p w:rsidR="00E4073F" w:rsidRPr="00106534" w:rsidRDefault="00E4073F" w:rsidP="00E4073F">
      <w:pPr>
        <w:pStyle w:val="Heading6"/>
        <w:keepNext w:val="0"/>
        <w:widowControl w:val="0"/>
        <w:numPr>
          <w:ilvl w:val="5"/>
          <w:numId w:val="1"/>
        </w:numPr>
      </w:pPr>
      <w:r w:rsidRPr="00106534">
        <w:t>Recessed light fixtures</w:t>
      </w:r>
    </w:p>
    <w:p w:rsidR="00E4073F" w:rsidRPr="00106534" w:rsidRDefault="00E4073F" w:rsidP="00E4073F">
      <w:pPr>
        <w:pStyle w:val="Heading6"/>
        <w:keepNext w:val="0"/>
        <w:widowControl w:val="0"/>
        <w:numPr>
          <w:ilvl w:val="5"/>
          <w:numId w:val="1"/>
        </w:numPr>
      </w:pPr>
      <w:r w:rsidRPr="00106534">
        <w:t>Building wiring or cable trays</w:t>
      </w:r>
    </w:p>
    <w:p w:rsidR="00E4073F" w:rsidRPr="00106534" w:rsidRDefault="00E4073F" w:rsidP="00E4073F">
      <w:pPr>
        <w:pStyle w:val="Heading6"/>
        <w:keepNext w:val="0"/>
        <w:widowControl w:val="0"/>
        <w:numPr>
          <w:ilvl w:val="5"/>
          <w:numId w:val="1"/>
        </w:numPr>
      </w:pPr>
      <w:r w:rsidRPr="00106534">
        <w:t>Ceiling heights as shown in contract documents and thickness of system</w:t>
      </w:r>
    </w:p>
    <w:p w:rsidR="00E4073F" w:rsidRPr="00106534" w:rsidRDefault="00E4073F" w:rsidP="00E4073F">
      <w:pPr>
        <w:pStyle w:val="Heading6"/>
        <w:keepNext w:val="0"/>
        <w:widowControl w:val="0"/>
        <w:numPr>
          <w:ilvl w:val="5"/>
          <w:numId w:val="1"/>
        </w:numPr>
      </w:pPr>
      <w:r w:rsidRPr="00106534">
        <w:lastRenderedPageBreak/>
        <w:t>Soffits (including framing of supports)</w:t>
      </w:r>
    </w:p>
    <w:p w:rsidR="00E4073F" w:rsidRPr="00106534" w:rsidRDefault="00E4073F" w:rsidP="00E4073F">
      <w:pPr>
        <w:pStyle w:val="Heading6"/>
        <w:keepNext w:val="0"/>
        <w:widowControl w:val="0"/>
        <w:numPr>
          <w:ilvl w:val="5"/>
          <w:numId w:val="1"/>
        </w:numPr>
      </w:pPr>
      <w:r w:rsidRPr="00106534">
        <w:t>Access points and clearances required</w:t>
      </w:r>
    </w:p>
    <w:p w:rsidR="00E4073F" w:rsidRPr="00106534" w:rsidRDefault="00E4073F" w:rsidP="00E4073F">
      <w:pPr>
        <w:pStyle w:val="Heading6"/>
        <w:keepNext w:val="0"/>
        <w:widowControl w:val="0"/>
        <w:numPr>
          <w:ilvl w:val="5"/>
          <w:numId w:val="1"/>
        </w:numPr>
      </w:pPr>
      <w:r w:rsidRPr="00106534">
        <w:t>Access panels</w:t>
      </w:r>
    </w:p>
    <w:p w:rsidR="00E4073F" w:rsidRPr="00106534" w:rsidRDefault="00E4073F" w:rsidP="00E4073F">
      <w:pPr>
        <w:pStyle w:val="Heading6"/>
        <w:keepNext w:val="0"/>
        <w:widowControl w:val="0"/>
        <w:numPr>
          <w:ilvl w:val="5"/>
          <w:numId w:val="1"/>
        </w:numPr>
      </w:pPr>
      <w:r w:rsidRPr="00106534">
        <w:t>Valves</w:t>
      </w:r>
    </w:p>
    <w:p w:rsidR="00E4073F" w:rsidRPr="00106534" w:rsidRDefault="00E4073F" w:rsidP="00E4073F">
      <w:pPr>
        <w:pStyle w:val="Heading6"/>
        <w:keepNext w:val="0"/>
        <w:widowControl w:val="0"/>
        <w:numPr>
          <w:ilvl w:val="5"/>
          <w:numId w:val="1"/>
        </w:numPr>
      </w:pPr>
      <w:r w:rsidRPr="00106534">
        <w:t>Dampers</w:t>
      </w:r>
    </w:p>
    <w:p w:rsidR="00E4073F" w:rsidRPr="00106534" w:rsidRDefault="00E4073F" w:rsidP="00E4073F">
      <w:pPr>
        <w:pStyle w:val="Heading6"/>
        <w:keepNext w:val="0"/>
        <w:widowControl w:val="0"/>
        <w:numPr>
          <w:ilvl w:val="5"/>
          <w:numId w:val="1"/>
        </w:numPr>
      </w:pPr>
      <w:r w:rsidRPr="00106534">
        <w:t>Coils</w:t>
      </w:r>
    </w:p>
    <w:p w:rsidR="00E4073F" w:rsidRPr="00106534" w:rsidRDefault="00E4073F" w:rsidP="00E4073F">
      <w:pPr>
        <w:pStyle w:val="Heading6"/>
        <w:keepNext w:val="0"/>
        <w:widowControl w:val="0"/>
        <w:numPr>
          <w:ilvl w:val="5"/>
          <w:numId w:val="1"/>
        </w:numPr>
      </w:pPr>
      <w:r w:rsidRPr="00106534">
        <w:t>Ductwork</w:t>
      </w:r>
    </w:p>
    <w:p w:rsidR="00E4073F" w:rsidRPr="00106534" w:rsidRDefault="00E4073F" w:rsidP="00E4073F">
      <w:pPr>
        <w:pStyle w:val="Heading6"/>
        <w:keepNext w:val="0"/>
        <w:widowControl w:val="0"/>
        <w:numPr>
          <w:ilvl w:val="5"/>
          <w:numId w:val="1"/>
        </w:numPr>
      </w:pPr>
      <w:r w:rsidRPr="00106534">
        <w:t>Fire-rated wall, partition, and floor penetrations</w:t>
      </w:r>
    </w:p>
    <w:p w:rsidR="00E4073F" w:rsidRPr="00106534" w:rsidRDefault="00E4073F" w:rsidP="00E4073F">
      <w:pPr>
        <w:pStyle w:val="Heading6"/>
        <w:keepNext w:val="0"/>
        <w:widowControl w:val="0"/>
        <w:numPr>
          <w:ilvl w:val="5"/>
          <w:numId w:val="1"/>
        </w:numPr>
      </w:pPr>
      <w:r w:rsidRPr="00106534">
        <w:t>Steam and condensate piping</w:t>
      </w:r>
    </w:p>
    <w:p w:rsidR="00E4073F" w:rsidRPr="00106534" w:rsidRDefault="00E4073F" w:rsidP="00E4073F">
      <w:pPr>
        <w:pStyle w:val="Heading6"/>
        <w:keepNext w:val="0"/>
        <w:widowControl w:val="0"/>
        <w:numPr>
          <w:ilvl w:val="5"/>
          <w:numId w:val="1"/>
        </w:numPr>
      </w:pPr>
      <w:r w:rsidRPr="00106534">
        <w:t>Space allotted for future utilities</w:t>
      </w:r>
    </w:p>
    <w:p w:rsidR="00E4073F" w:rsidRPr="00106534" w:rsidRDefault="00E4073F" w:rsidP="00E4073F">
      <w:pPr>
        <w:pStyle w:val="Heading6"/>
        <w:keepNext w:val="0"/>
        <w:widowControl w:val="0"/>
        <w:numPr>
          <w:ilvl w:val="5"/>
          <w:numId w:val="1"/>
        </w:numPr>
      </w:pPr>
      <w:r w:rsidRPr="00106534">
        <w:t>Equipment in mechanical and electrical spaces</w:t>
      </w:r>
    </w:p>
    <w:p w:rsidR="00E4073F" w:rsidRDefault="00E4073F" w:rsidP="00E4073F">
      <w:pPr>
        <w:pStyle w:val="Heading5"/>
        <w:keepNext w:val="0"/>
        <w:widowControl w:val="0"/>
        <w:numPr>
          <w:ilvl w:val="4"/>
          <w:numId w:val="1"/>
        </w:numPr>
      </w:pPr>
      <w:r>
        <w:t>Information shall be delineated to indicate distances from column centerlines, pipe/equipment size, and distance from finished floor to bottom of pipe/equipment and hangers.</w:t>
      </w:r>
    </w:p>
    <w:p w:rsidR="00E4073F" w:rsidRDefault="00E4073F" w:rsidP="00E4073F">
      <w:pPr>
        <w:pStyle w:val="Heading4"/>
        <w:keepNext w:val="0"/>
        <w:widowControl w:val="0"/>
        <w:numPr>
          <w:ilvl w:val="3"/>
          <w:numId w:val="1"/>
        </w:numPr>
      </w:pPr>
      <w:r>
        <w:t>The coordination drawings shall be submitted to the Architect/Engineer and Owner’s representative for review.  The submitted coordination drawings shall indicate which contractors participated in the process and where conflicts appear to occur even after the priority ranking of utility routing has been utilized.  In the event that conflicts require input from the Architect/Engineer, recommended solutions will be provided with the coordination drawings for review by the Architect/Engineer.  The Architect/Engineer will review and return an opinion to the contractors for implementation.  All contractors shall agree to the final coordinated layout by signing off on the coordination drawings before any construction can begin.</w:t>
      </w:r>
    </w:p>
    <w:p w:rsidR="00E4073F" w:rsidRPr="00106534" w:rsidRDefault="00E4073F" w:rsidP="00E4073F">
      <w:pPr>
        <w:pStyle w:val="Heading4"/>
        <w:keepNext w:val="0"/>
        <w:widowControl w:val="0"/>
        <w:numPr>
          <w:ilvl w:val="3"/>
          <w:numId w:val="1"/>
        </w:numPr>
      </w:pPr>
      <w:r w:rsidRPr="00106534">
        <w:t>Maintain an updated set of coordination drawings at the job site reflecting changes, modifications and adjustments.  Changes shall be reflected and sets or new sheets reissued to the Architect/Engineer and the Owner for review on a monthly basis with changes “clouded” and brought to the attention of the Architect/Engineer and the Owner.</w:t>
      </w:r>
    </w:p>
    <w:p w:rsidR="00E4073F" w:rsidRPr="00106534" w:rsidRDefault="00E4073F" w:rsidP="00E4073F">
      <w:pPr>
        <w:pStyle w:val="Heading4"/>
        <w:keepNext w:val="0"/>
        <w:widowControl w:val="0"/>
        <w:numPr>
          <w:ilvl w:val="3"/>
          <w:numId w:val="1"/>
        </w:numPr>
      </w:pPr>
      <w:r w:rsidRPr="00106534">
        <w:t>When a change order request is issued, the affected subcontractors shall review the coordination drawings and bring to the attention of the Contractor and the Architect/Engineer revisions necessary to the work of others not directly affected by the change order.</w:t>
      </w:r>
    </w:p>
    <w:p w:rsidR="00E4073F" w:rsidRDefault="00E4073F" w:rsidP="00E4073F">
      <w:pPr>
        <w:pStyle w:val="Heading4"/>
        <w:keepNext w:val="0"/>
        <w:widowControl w:val="0"/>
        <w:numPr>
          <w:ilvl w:val="3"/>
          <w:numId w:val="1"/>
        </w:numPr>
      </w:pPr>
      <w:r w:rsidRPr="00106534">
        <w:t>Contractors that fail to cooperate in the coordination drawing effort shall be responsible for all costs incurred for adjustments to the work made necessary to accommodate installations.  Provide adequate clearance and access through accessible ceilings.  Conflicts that result after the coordination drawings are signed off will be the responsibility of the Contractor or subcontractor who did not properly identify their work or</w:t>
      </w:r>
      <w:r>
        <w:t xml:space="preserve"> installed the work improperly.</w:t>
      </w:r>
    </w:p>
    <w:p w:rsidR="00E4073F" w:rsidRDefault="00E4073F" w:rsidP="00E4073F">
      <w:pPr>
        <w:pStyle w:val="Heading3"/>
        <w:keepNext w:val="0"/>
        <w:widowControl w:val="0"/>
        <w:numPr>
          <w:ilvl w:val="2"/>
          <w:numId w:val="1"/>
        </w:numPr>
        <w:tabs>
          <w:tab w:val="clear" w:pos="936"/>
          <w:tab w:val="num" w:pos="864"/>
        </w:tabs>
        <w:ind w:left="864"/>
      </w:pPr>
      <w:r>
        <w:t>Provide separate shop drawing submittals for the following items:</w:t>
      </w:r>
    </w:p>
    <w:p w:rsidR="00E4073F" w:rsidRDefault="00E4073F" w:rsidP="00E4073F">
      <w:pPr>
        <w:pStyle w:val="Heading4"/>
        <w:keepNext w:val="0"/>
        <w:widowControl w:val="0"/>
        <w:numPr>
          <w:ilvl w:val="0"/>
          <w:numId w:val="0"/>
        </w:numPr>
        <w:tabs>
          <w:tab w:val="left" w:pos="3240"/>
          <w:tab w:val="left" w:pos="3420"/>
          <w:tab w:val="left" w:pos="3780"/>
        </w:tabs>
        <w:ind w:left="1440"/>
      </w:pPr>
    </w:p>
    <w:p w:rsidR="00E4073F" w:rsidRDefault="00E4073F" w:rsidP="00E4073F">
      <w:pPr>
        <w:pStyle w:val="Heading4"/>
        <w:keepNext w:val="0"/>
        <w:widowControl w:val="0"/>
        <w:numPr>
          <w:ilvl w:val="3"/>
          <w:numId w:val="1"/>
        </w:numPr>
        <w:tabs>
          <w:tab w:val="left" w:pos="3240"/>
          <w:tab w:val="left" w:pos="3420"/>
          <w:tab w:val="left" w:pos="3780"/>
        </w:tabs>
      </w:pPr>
      <w:r>
        <w:t>Section 21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Permits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Warranties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lastRenderedPageBreak/>
              <w:t>Operation and maintenance manuals (electronic copies integrated into EMCS)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4"/>
        <w:numPr>
          <w:ilvl w:val="3"/>
          <w:numId w:val="1"/>
        </w:numPr>
      </w:pPr>
      <w:r>
        <w:t>Section 21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jc w:val="left"/>
            </w:pPr>
          </w:p>
        </w:tc>
      </w:tr>
    </w:tbl>
    <w:p w:rsidR="00E4073F" w:rsidRDefault="00E4073F" w:rsidP="00E4073F">
      <w:pPr>
        <w:pStyle w:val="Heading4"/>
        <w:keepNext w:val="0"/>
        <w:widowControl w:val="0"/>
        <w:numPr>
          <w:ilvl w:val="3"/>
          <w:numId w:val="1"/>
        </w:numPr>
        <w:tabs>
          <w:tab w:val="left" w:pos="3420"/>
          <w:tab w:val="left" w:pos="3780"/>
          <w:tab w:val="left" w:pos="4176"/>
        </w:tabs>
      </w:pPr>
      <w:r>
        <w:t>Section 21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4"/>
        <w:keepNext w:val="0"/>
        <w:widowControl w:val="0"/>
        <w:numPr>
          <w:ilvl w:val="3"/>
          <w:numId w:val="1"/>
        </w:numPr>
        <w:tabs>
          <w:tab w:val="left" w:pos="3420"/>
          <w:tab w:val="left" w:pos="3780"/>
          <w:tab w:val="left" w:pos="4176"/>
        </w:tabs>
      </w:pPr>
      <w:r>
        <w:t>Section 21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protection identification materials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4"/>
        <w:keepNext w:val="0"/>
        <w:widowControl w:val="0"/>
        <w:numPr>
          <w:ilvl w:val="3"/>
          <w:numId w:val="1"/>
        </w:numPr>
        <w:tabs>
          <w:tab w:val="left" w:pos="3420"/>
          <w:tab w:val="left" w:pos="3780"/>
          <w:tab w:val="left" w:pos="4176"/>
        </w:tabs>
      </w:pPr>
      <w:r>
        <w:t>Section 21 13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E4073F" w:rsidRPr="00684ABE" w:rsidTr="00030AFE">
        <w:trPr>
          <w:tblHeader/>
          <w:jc w:val="center"/>
        </w:trPr>
        <w:tc>
          <w:tcPr>
            <w:tcW w:w="576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E4073F" w:rsidRPr="00684ABE" w:rsidRDefault="00E4073F" w:rsidP="00030AFE">
            <w:pPr>
              <w:pStyle w:val="Heading4"/>
              <w:keepNext w:val="0"/>
              <w:widowControl w:val="0"/>
              <w:numPr>
                <w:ilvl w:val="0"/>
                <w:numId w:val="0"/>
              </w:numPr>
              <w:tabs>
                <w:tab w:val="left" w:pos="3240"/>
                <w:tab w:val="left" w:pos="3420"/>
                <w:tab w:val="left" w:pos="3780"/>
              </w:tabs>
              <w:rPr>
                <w:b/>
              </w:rPr>
            </w:pPr>
            <w:r w:rsidRPr="00684ABE">
              <w:rPr>
                <w:b/>
              </w:rPr>
              <w:t>Date Submitted:</w:t>
            </w: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protection equipment and materials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Sprinklers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Standpipe hose connections and hose connection cabinets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Fire protection piping and sprinkler location plan(s)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Hydraulic calculations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r w:rsidR="00E4073F" w:rsidTr="00030AFE">
        <w:trPr>
          <w:jc w:val="center"/>
        </w:trPr>
        <w:tc>
          <w:tcPr>
            <w:tcW w:w="5760" w:type="dxa"/>
            <w:vAlign w:val="center"/>
          </w:tcPr>
          <w:p w:rsidR="00E4073F" w:rsidRDefault="00E4073F" w:rsidP="00030AFE">
            <w:pPr>
              <w:pStyle w:val="Heading4"/>
              <w:keepNext w:val="0"/>
              <w:widowControl w:val="0"/>
              <w:numPr>
                <w:ilvl w:val="0"/>
                <w:numId w:val="0"/>
              </w:numPr>
              <w:tabs>
                <w:tab w:val="left" w:pos="3240"/>
                <w:tab w:val="left" w:pos="3420"/>
                <w:tab w:val="left" w:pos="3780"/>
              </w:tabs>
            </w:pPr>
            <w:r>
              <w:t>Hydrostatic test report(s)</w:t>
            </w:r>
          </w:p>
        </w:tc>
        <w:tc>
          <w:tcPr>
            <w:tcW w:w="2880" w:type="dxa"/>
            <w:vAlign w:val="center"/>
          </w:tcPr>
          <w:p w:rsidR="00E4073F" w:rsidRDefault="00E4073F" w:rsidP="00030AFE">
            <w:pPr>
              <w:pStyle w:val="Heading4"/>
              <w:keepNext w:val="0"/>
              <w:widowControl w:val="0"/>
              <w:numPr>
                <w:ilvl w:val="0"/>
                <w:numId w:val="0"/>
              </w:numPr>
              <w:tabs>
                <w:tab w:val="left" w:pos="3240"/>
                <w:tab w:val="left" w:pos="3420"/>
                <w:tab w:val="left" w:pos="3780"/>
              </w:tabs>
            </w:pPr>
          </w:p>
        </w:tc>
      </w:tr>
    </w:tbl>
    <w:p w:rsidR="00E4073F" w:rsidRDefault="00E4073F" w:rsidP="00E4073F">
      <w:pPr>
        <w:pStyle w:val="Heading2"/>
        <w:keepNext w:val="0"/>
        <w:widowControl w:val="0"/>
        <w:numPr>
          <w:ilvl w:val="1"/>
          <w:numId w:val="1"/>
        </w:numPr>
        <w:tabs>
          <w:tab w:val="left" w:pos="4176"/>
        </w:tabs>
      </w:pPr>
      <w:r>
        <w:t>SUBSTITUTES</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r w:rsidRPr="002B5008">
        <w:t xml:space="preserve">The Contractor’s options in selecting materials and equipment are limited </w:t>
      </w:r>
      <w:r w:rsidRPr="002B5008">
        <w:lastRenderedPageBreak/>
        <w:t>by requirements of the Contract Documents and governing regulations.  They are not controlled by industry traditions or procedures experienced by the Contractor on previous construction projects</w:t>
      </w:r>
      <w:r>
        <w:t>.</w:t>
      </w:r>
    </w:p>
    <w:p w:rsidR="00E4073F" w:rsidRDefault="00E4073F" w:rsidP="00E4073F">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fire protection and electrical services, circuit breakers, conduit, motors, bases, and equipment spaces are to be increased accordingly, but all recommended manufacturer clearances, etc., are to be maintained within the allotted fire protection spaces.  No additional costs will be approved for these increases, if larger equipment is approved.  If minimum energy ratings or efficiencies of the equipment are specified, the equipment must meet the design requirements and commissioning requirements.</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w:t>
      </w:r>
      <w:r w:rsidR="00E25789">
        <w:t>UNL FPC Engineering</w:t>
      </w:r>
      <w:r>
        <w:t xml:space="preserve"> representative during the submittal phase of the project.  </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w:t>
      </w:r>
      <w:r w:rsidR="00BB6DA3">
        <w:t>unl</w:t>
      </w:r>
      <w:r>
        <w:t xml:space="preserve">ess requesting approval at least ten (10) days before the bid date.  Notifications of any such approvals by the Architect/Engineer shall only be made in writing by Addendum.  </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E4073F" w:rsidRDefault="00E4073F" w:rsidP="00E4073F">
      <w:pPr>
        <w:pStyle w:val="Heading2"/>
        <w:keepNext w:val="0"/>
        <w:widowControl w:val="0"/>
        <w:numPr>
          <w:ilvl w:val="1"/>
          <w:numId w:val="1"/>
        </w:numPr>
        <w:tabs>
          <w:tab w:val="left" w:pos="4176"/>
        </w:tabs>
      </w:pPr>
      <w:r>
        <w:t>WARRANTY</w:t>
      </w:r>
    </w:p>
    <w:p w:rsidR="00E4073F" w:rsidRDefault="00E4073F" w:rsidP="00E4073F">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Fire Protection Sections.  </w:t>
      </w:r>
    </w:p>
    <w:p w:rsidR="00E4073F" w:rsidRDefault="00E4073F" w:rsidP="00E4073F">
      <w:pPr>
        <w:pStyle w:val="Heading2"/>
        <w:keepNext w:val="0"/>
        <w:widowControl w:val="0"/>
        <w:numPr>
          <w:ilvl w:val="1"/>
          <w:numId w:val="1"/>
        </w:numPr>
        <w:tabs>
          <w:tab w:val="left" w:pos="4176"/>
        </w:tabs>
      </w:pPr>
      <w:r>
        <w:t>CLOSE OUT AND OPERATION INSTRUCTIONS</w:t>
      </w:r>
    </w:p>
    <w:p w:rsidR="00E4073F" w:rsidRPr="009641C4" w:rsidRDefault="00E4073F" w:rsidP="00E4073F">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E4073F" w:rsidRDefault="00E4073F" w:rsidP="00E4073F">
      <w:pPr>
        <w:pStyle w:val="Heading3"/>
        <w:keepNext w:val="0"/>
        <w:widowControl w:val="0"/>
        <w:numPr>
          <w:ilvl w:val="2"/>
          <w:numId w:val="1"/>
        </w:numPr>
        <w:tabs>
          <w:tab w:val="clear" w:pos="936"/>
          <w:tab w:val="num" w:pos="864"/>
        </w:tabs>
        <w:ind w:left="864"/>
      </w:pPr>
      <w:r>
        <w:t xml:space="preserve">Systems shall not be used for temporary operation during construction without written approval from the Architect/Engineer and the Authority Having Jurisdiction.  If approved and used during construction, all systems must be properly maintained and operated according to manufacturer recommendations.  Immediately prior to turnover to the Owner, </w:t>
      </w:r>
      <w:r w:rsidRPr="009A01E1">
        <w:t>the contractor shall perform all necessary preventative maintenance according to all manufacturer recommendations</w:t>
      </w:r>
      <w:r>
        <w:t>.</w:t>
      </w:r>
    </w:p>
    <w:p w:rsidR="00E4073F" w:rsidRDefault="00E4073F" w:rsidP="00E4073F">
      <w:pPr>
        <w:pStyle w:val="Heading3"/>
        <w:keepNext w:val="0"/>
        <w:widowControl w:val="0"/>
        <w:numPr>
          <w:ilvl w:val="2"/>
          <w:numId w:val="1"/>
        </w:numPr>
        <w:tabs>
          <w:tab w:val="clear" w:pos="936"/>
          <w:tab w:val="num" w:pos="864"/>
        </w:tabs>
        <w:ind w:left="864"/>
      </w:pPr>
      <w:r w:rsidRPr="009A01E1">
        <w:t>Any system placed in temporary operation for testing during construction shall be properly maintained and operated by the Contractor.</w:t>
      </w:r>
    </w:p>
    <w:p w:rsidR="00E4073F" w:rsidRDefault="00E4073F" w:rsidP="00E4073F">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E4073F" w:rsidRDefault="00E4073F" w:rsidP="00E4073F">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E4073F" w:rsidRDefault="00E4073F" w:rsidP="00E4073F">
      <w:pPr>
        <w:pStyle w:val="Heading3"/>
        <w:keepNext w:val="0"/>
        <w:numPr>
          <w:ilvl w:val="2"/>
          <w:numId w:val="1"/>
        </w:numPr>
        <w:tabs>
          <w:tab w:val="clear" w:pos="936"/>
          <w:tab w:val="num" w:pos="864"/>
        </w:tabs>
        <w:ind w:left="864"/>
      </w:pPr>
      <w:r>
        <w:t>All tests shall be made after notification to and in the presence of the Owner’s representative.</w:t>
      </w:r>
    </w:p>
    <w:p w:rsidR="00E4073F" w:rsidRDefault="00E4073F" w:rsidP="00E4073F">
      <w:pPr>
        <w:pStyle w:val="Heading3"/>
        <w:keepNext w:val="0"/>
        <w:numPr>
          <w:ilvl w:val="2"/>
          <w:numId w:val="1"/>
        </w:numPr>
        <w:tabs>
          <w:tab w:val="clear" w:pos="936"/>
          <w:tab w:val="num" w:pos="864"/>
        </w:tabs>
        <w:ind w:left="864"/>
      </w:pPr>
      <w:r>
        <w:lastRenderedPageBreak/>
        <w:t>Before starting up any system, each piece of equipment comprising any part of the system shall be checked for proper lubrication and any other condition which may cause damage to the equipment or endanger personnel.</w:t>
      </w:r>
    </w:p>
    <w:p w:rsidR="00E4073F" w:rsidRPr="00D044DB" w:rsidRDefault="00E4073F" w:rsidP="00E4073F">
      <w:pPr>
        <w:pStyle w:val="Heading3"/>
        <w:keepNext w:val="0"/>
        <w:numPr>
          <w:ilvl w:val="2"/>
          <w:numId w:val="1"/>
        </w:numPr>
        <w:tabs>
          <w:tab w:val="clear" w:pos="936"/>
          <w:tab w:val="num" w:pos="864"/>
        </w:tabs>
        <w:ind w:left="864"/>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Conduct a walk-through instruction seminar for the Owner's personnel pertaining to the continued operation and maintenance of fire protection equipment and systems.  Explain the identification system, maintenance requirements, </w:t>
      </w:r>
      <w:proofErr w:type="gramStart"/>
      <w:r w:rsidR="00BB6DA3">
        <w:t>operational</w:t>
      </w:r>
      <w:proofErr w:type="gramEnd"/>
      <w:r>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E4073F" w:rsidRDefault="00E4073F" w:rsidP="00E4073F">
      <w:pPr>
        <w:pStyle w:val="Heading4"/>
        <w:keepNext w:val="0"/>
        <w:widowControl w:val="0"/>
        <w:numPr>
          <w:ilvl w:val="3"/>
          <w:numId w:val="1"/>
        </w:numPr>
      </w:pPr>
      <w:r w:rsidRPr="009A01E1">
        <w:t>Provid</w:t>
      </w:r>
      <w:r>
        <w:t>e instruction seminar, minimum 6</w:t>
      </w:r>
      <w:r w:rsidRPr="009A01E1">
        <w:t xml:space="preserve"> hours each</w:t>
      </w:r>
      <w:r>
        <w:t xml:space="preserve"> (approximately 3 </w:t>
      </w:r>
      <w:proofErr w:type="gramStart"/>
      <w:r>
        <w:t>hours</w:t>
      </w:r>
      <w:proofErr w:type="gramEnd"/>
      <w:r>
        <w:t xml:space="preserve"> classroom training and 3 hours hands-on training)</w:t>
      </w:r>
      <w:r w:rsidRPr="009A01E1">
        <w:t>, for each of the following items:</w:t>
      </w:r>
    </w:p>
    <w:p w:rsidR="00E4073F" w:rsidRDefault="00E4073F" w:rsidP="00E4073F">
      <w:pPr>
        <w:pStyle w:val="Heading5"/>
        <w:keepNext w:val="0"/>
        <w:widowControl w:val="0"/>
        <w:numPr>
          <w:ilvl w:val="4"/>
          <w:numId w:val="1"/>
        </w:numPr>
      </w:pPr>
      <w:r>
        <w:t>Fire Pump (if applicable)</w:t>
      </w:r>
    </w:p>
    <w:p w:rsidR="00E4073F" w:rsidRDefault="00E4073F" w:rsidP="00E4073F">
      <w:pPr>
        <w:pStyle w:val="Heading4"/>
        <w:keepNext w:val="0"/>
        <w:widowControl w:val="0"/>
        <w:numPr>
          <w:ilvl w:val="3"/>
          <w:numId w:val="1"/>
        </w:numPr>
      </w:pPr>
      <w:r w:rsidRPr="009A01E1">
        <w:t>Training sessions shall be recorded by video camera by the contractor and the recording shall be turned over to the owner in DVD format.</w:t>
      </w:r>
    </w:p>
    <w:p w:rsidR="00E4073F" w:rsidRDefault="00E4073F" w:rsidP="00E4073F">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fire protection equipment and systems to the Owner's operating personnel.  Until the time of final acceptance, provide full time operating personnel, who are completely familiar with the work, to consult with and continue training the Owner's personnel.</w:t>
      </w:r>
    </w:p>
    <w:p w:rsidR="00E4073F" w:rsidRPr="00193E5A" w:rsidRDefault="00E4073F" w:rsidP="00E4073F">
      <w:pPr>
        <w:pStyle w:val="Heading4"/>
        <w:numPr>
          <w:ilvl w:val="3"/>
          <w:numId w:val="1"/>
        </w:numPr>
      </w:pPr>
      <w:r>
        <w:t>If any systems are operated prior to substantial completion, the contractor shall perform all necessary preventative maintenance according to all manufacturer recommendations.</w:t>
      </w:r>
    </w:p>
    <w:p w:rsidR="00E4073F" w:rsidRDefault="00E4073F" w:rsidP="00E4073F">
      <w:pPr>
        <w:pStyle w:val="Heading2"/>
        <w:keepNext w:val="0"/>
        <w:widowControl w:val="0"/>
        <w:numPr>
          <w:ilvl w:val="1"/>
          <w:numId w:val="1"/>
        </w:numPr>
        <w:tabs>
          <w:tab w:val="left" w:pos="4176"/>
        </w:tabs>
      </w:pPr>
      <w:r>
        <w:t>AS-BUILT DOCUMENTS</w:t>
      </w:r>
    </w:p>
    <w:p w:rsidR="00E4073F" w:rsidRDefault="00E4073F" w:rsidP="00E4073F">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E4073F" w:rsidRDefault="00E4073F" w:rsidP="00E4073F">
      <w:pPr>
        <w:pStyle w:val="Heading4"/>
        <w:keepNext w:val="0"/>
        <w:widowControl w:val="0"/>
        <w:numPr>
          <w:ilvl w:val="3"/>
          <w:numId w:val="1"/>
        </w:numPr>
        <w:tabs>
          <w:tab w:val="left" w:pos="4176"/>
        </w:tabs>
      </w:pPr>
      <w:r>
        <w:t>The Fire Suppression Contractor shall provide the Owner with as-built drawings for pipe mains and branches, size and location, for both exterior and interior; locations of control valves and supervisory switches; drain valves; and indicate all devices requiring periodic maintenance or repair.</w:t>
      </w:r>
    </w:p>
    <w:p w:rsidR="00E4073F" w:rsidRDefault="00E4073F" w:rsidP="00E4073F">
      <w:pPr>
        <w:pStyle w:val="Heading4"/>
        <w:keepNext w:val="0"/>
        <w:widowControl w:val="0"/>
        <w:numPr>
          <w:ilvl w:val="3"/>
          <w:numId w:val="1"/>
        </w:numPr>
        <w:tabs>
          <w:tab w:val="left" w:pos="4176"/>
        </w:tabs>
      </w:pPr>
      <w:r>
        <w:t>All fire protection systems as described in the Specifications and/or shown on the drawings.</w:t>
      </w:r>
    </w:p>
    <w:p w:rsidR="00E4073F" w:rsidRDefault="00E4073F" w:rsidP="00E4073F">
      <w:pPr>
        <w:pStyle w:val="Heading4"/>
        <w:keepNext w:val="0"/>
        <w:widowControl w:val="0"/>
        <w:numPr>
          <w:ilvl w:val="3"/>
          <w:numId w:val="1"/>
        </w:numPr>
        <w:tabs>
          <w:tab w:val="left" w:pos="4176"/>
        </w:tabs>
      </w:pPr>
      <w:r>
        <w:t xml:space="preserve">Mains and branches of piping systems, with valves and control devices located and </w:t>
      </w:r>
      <w:proofErr w:type="gramStart"/>
      <w:r>
        <w:t>numbered,</w:t>
      </w:r>
      <w:proofErr w:type="gramEnd"/>
      <w:r>
        <w:t xml:space="preserve"> concealed unions located, and with items requiring maintenance located.  </w:t>
      </w:r>
      <w:proofErr w:type="gramStart"/>
      <w:r>
        <w:t>Valve location diagrams, complete with valve tag chart.</w:t>
      </w:r>
      <w:proofErr w:type="gramEnd"/>
      <w:r>
        <w:t xml:space="preserve">  Refer to Division 21 </w:t>
      </w:r>
      <w:proofErr w:type="gramStart"/>
      <w:r>
        <w:t>Section</w:t>
      </w:r>
      <w:proofErr w:type="gramEnd"/>
      <w:r>
        <w:t xml:space="preserve"> "Fire Protection Identification." Indicate actual inverts and horizontal locations of underground piping.</w:t>
      </w:r>
    </w:p>
    <w:p w:rsidR="00E4073F" w:rsidRDefault="00E4073F" w:rsidP="00E4073F">
      <w:pPr>
        <w:pStyle w:val="Heading4"/>
        <w:keepNext w:val="0"/>
        <w:widowControl w:val="0"/>
        <w:numPr>
          <w:ilvl w:val="3"/>
          <w:numId w:val="1"/>
        </w:numPr>
        <w:tabs>
          <w:tab w:val="left" w:pos="4176"/>
        </w:tabs>
      </w:pPr>
      <w:proofErr w:type="gramStart"/>
      <w:r>
        <w:t>Equipment/material locations (exposed and concealed), dimensioned from prominent building lines.</w:t>
      </w:r>
      <w:proofErr w:type="gramEnd"/>
    </w:p>
    <w:p w:rsidR="00E4073F" w:rsidRDefault="00E4073F" w:rsidP="00E4073F">
      <w:pPr>
        <w:pStyle w:val="Heading4"/>
        <w:keepNext w:val="0"/>
        <w:widowControl w:val="0"/>
        <w:numPr>
          <w:ilvl w:val="3"/>
          <w:numId w:val="1"/>
        </w:numPr>
        <w:tabs>
          <w:tab w:val="left" w:pos="4176"/>
        </w:tabs>
      </w:pPr>
      <w:r>
        <w:t>All items must be dimensioned in horizontal and vertical plans to allow Architect/Engineer to update Building Information Model (BIM) file for Owner.</w:t>
      </w:r>
    </w:p>
    <w:p w:rsidR="00E4073F" w:rsidRDefault="00E4073F" w:rsidP="00E4073F">
      <w:pPr>
        <w:pStyle w:val="Heading4"/>
        <w:keepNext w:val="0"/>
        <w:widowControl w:val="0"/>
        <w:numPr>
          <w:ilvl w:val="0"/>
          <w:numId w:val="0"/>
        </w:numPr>
        <w:tabs>
          <w:tab w:val="left" w:pos="4176"/>
        </w:tabs>
        <w:ind w:left="1440" w:hanging="576"/>
      </w:pPr>
    </w:p>
    <w:p w:rsidR="00E4073F" w:rsidRDefault="00E4073F" w:rsidP="00E4073F">
      <w:pPr>
        <w:pStyle w:val="Heading2"/>
        <w:keepNext w:val="0"/>
        <w:widowControl w:val="0"/>
        <w:numPr>
          <w:ilvl w:val="1"/>
          <w:numId w:val="1"/>
        </w:numPr>
        <w:tabs>
          <w:tab w:val="left" w:pos="4176"/>
        </w:tabs>
      </w:pPr>
      <w:r>
        <w:lastRenderedPageBreak/>
        <w:t>MAINTENANCE MANUALS</w:t>
      </w:r>
    </w:p>
    <w:p w:rsidR="00E4073F" w:rsidRDefault="00E4073F" w:rsidP="00E4073F">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E4073F" w:rsidRDefault="00E4073F" w:rsidP="00E4073F">
      <w:pPr>
        <w:pStyle w:val="Heading4"/>
        <w:keepNext w:val="0"/>
        <w:widowControl w:val="0"/>
        <w:numPr>
          <w:ilvl w:val="3"/>
          <w:numId w:val="1"/>
        </w:numPr>
        <w:tabs>
          <w:tab w:val="left" w:pos="4176"/>
        </w:tabs>
      </w:pPr>
      <w:proofErr w:type="gramStart"/>
      <w:r>
        <w:t>Description of function, normal operating characteristics and limitations, performance curves, engineering data and tests, and complete nomenclature and commercial numbers of replacement parts.</w:t>
      </w:r>
      <w:proofErr w:type="gramEnd"/>
    </w:p>
    <w:p w:rsidR="00E4073F" w:rsidRDefault="00E4073F" w:rsidP="00E4073F">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E4073F" w:rsidRDefault="00E4073F" w:rsidP="00E4073F">
      <w:pPr>
        <w:pStyle w:val="Heading4"/>
        <w:keepNext w:val="0"/>
        <w:widowControl w:val="0"/>
        <w:numPr>
          <w:ilvl w:val="3"/>
          <w:numId w:val="1"/>
        </w:numPr>
        <w:tabs>
          <w:tab w:val="left" w:pos="4176"/>
        </w:tabs>
      </w:pPr>
      <w:proofErr w:type="gramStart"/>
      <w:r>
        <w:t>Maintenance procedures for routine preventative maintenance and troubleshooting; disassembly, repair, and reassembly; aligning and adjusting instructions.</w:t>
      </w:r>
      <w:proofErr w:type="gramEnd"/>
    </w:p>
    <w:p w:rsidR="00E4073F" w:rsidRDefault="00E4073F" w:rsidP="00E4073F">
      <w:pPr>
        <w:pStyle w:val="Heading4"/>
        <w:keepNext w:val="0"/>
        <w:widowControl w:val="0"/>
        <w:numPr>
          <w:ilvl w:val="3"/>
          <w:numId w:val="1"/>
        </w:numPr>
        <w:tabs>
          <w:tab w:val="left" w:pos="4176"/>
        </w:tabs>
      </w:pPr>
      <w:proofErr w:type="gramStart"/>
      <w:r>
        <w:t>Servicing instructions and lubrication charts and schedules.</w:t>
      </w:r>
      <w:proofErr w:type="gramEnd"/>
    </w:p>
    <w:p w:rsidR="00E4073F" w:rsidRDefault="00E4073F" w:rsidP="00E4073F">
      <w:pPr>
        <w:pStyle w:val="Heading1"/>
        <w:keepNext w:val="0"/>
        <w:widowControl w:val="0"/>
        <w:numPr>
          <w:ilvl w:val="0"/>
          <w:numId w:val="1"/>
        </w:numPr>
        <w:tabs>
          <w:tab w:val="left" w:pos="4176"/>
        </w:tabs>
      </w:pPr>
      <w:proofErr w:type="gramStart"/>
      <w:r>
        <w:t>PRODUCTS (NOT APPLICABLE).</w:t>
      </w:r>
      <w:proofErr w:type="gramEnd"/>
    </w:p>
    <w:p w:rsidR="00E4073F" w:rsidRDefault="00E4073F" w:rsidP="00E4073F">
      <w:pPr>
        <w:pStyle w:val="Heading1"/>
        <w:keepNext w:val="0"/>
        <w:widowControl w:val="0"/>
        <w:numPr>
          <w:ilvl w:val="0"/>
          <w:numId w:val="1"/>
        </w:numPr>
        <w:tabs>
          <w:tab w:val="left" w:pos="4176"/>
        </w:tabs>
      </w:pPr>
      <w:r>
        <w:t>EXECUTION</w:t>
      </w:r>
    </w:p>
    <w:p w:rsidR="00E4073F" w:rsidRDefault="00E4073F" w:rsidP="00E4073F">
      <w:pPr>
        <w:pStyle w:val="Heading2"/>
        <w:keepNext w:val="0"/>
        <w:widowControl w:val="0"/>
        <w:numPr>
          <w:ilvl w:val="1"/>
          <w:numId w:val="1"/>
        </w:numPr>
        <w:tabs>
          <w:tab w:val="left" w:pos="4176"/>
        </w:tabs>
      </w:pPr>
      <w:r>
        <w:t>DELIVERY, STORAGE, AND HANDLING</w:t>
      </w:r>
    </w:p>
    <w:p w:rsidR="00E4073F" w:rsidRDefault="00E4073F" w:rsidP="00E4073F">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E4073F" w:rsidRDefault="00E4073F" w:rsidP="00E4073F">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E4073F" w:rsidRDefault="00E4073F" w:rsidP="00E4073F">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Comply with manufacturer's rigging and moving instructions for </w:t>
      </w:r>
      <w:proofErr w:type="spellStart"/>
      <w:r>
        <w:t>oading</w:t>
      </w:r>
      <w:proofErr w:type="spellEnd"/>
      <w:r>
        <w:t xml:space="preserve"> material and equipment, and moving them to final location.</w:t>
      </w:r>
    </w:p>
    <w:p w:rsidR="00E4073F" w:rsidRDefault="00E4073F" w:rsidP="00E4073F">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E4073F" w:rsidRDefault="00E4073F" w:rsidP="00E4073F">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E4073F" w:rsidRDefault="00E4073F" w:rsidP="00E4073F">
      <w:pPr>
        <w:pStyle w:val="Heading3"/>
        <w:keepNext w:val="0"/>
        <w:widowControl w:val="0"/>
        <w:numPr>
          <w:ilvl w:val="2"/>
          <w:numId w:val="1"/>
        </w:numPr>
        <w:tabs>
          <w:tab w:val="clear" w:pos="936"/>
          <w:tab w:val="num" w:pos="864"/>
          <w:tab w:val="left" w:pos="4176"/>
        </w:tabs>
        <w:ind w:left="864"/>
      </w:pPr>
      <w:r>
        <w:t>Fire Protection Contractor shall schedule deliveries so as to minimize space and time requirements for storage of materials and equipment on site.</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Any material that is damaged during delivery, storage, handling, or installation shall be brought to the attention of the Architect/Engineer for review of its acceptability in the project.  </w:t>
      </w:r>
    </w:p>
    <w:p w:rsidR="00E4073F" w:rsidRDefault="00E4073F" w:rsidP="00E4073F">
      <w:pPr>
        <w:pStyle w:val="Heading4"/>
        <w:numPr>
          <w:ilvl w:val="3"/>
          <w:numId w:val="1"/>
        </w:numPr>
      </w:pPr>
      <w:r w:rsidRPr="00DD21E2">
        <w:t xml:space="preserve">The Architect/Engineer shall be the sole and final judge as to the suitability of </w:t>
      </w:r>
      <w:r>
        <w:t>damaged</w:t>
      </w:r>
      <w:r w:rsidRPr="00DD21E2">
        <w:t xml:space="preserve"> items.</w:t>
      </w:r>
    </w:p>
    <w:p w:rsidR="00E4073F" w:rsidRDefault="00E4073F" w:rsidP="00E4073F">
      <w:pPr>
        <w:pStyle w:val="Heading2"/>
        <w:keepNext w:val="0"/>
        <w:widowControl w:val="0"/>
        <w:numPr>
          <w:ilvl w:val="1"/>
          <w:numId w:val="1"/>
        </w:numPr>
        <w:tabs>
          <w:tab w:val="left" w:pos="4176"/>
        </w:tabs>
      </w:pPr>
      <w:r>
        <w:t>ROUGH-IN</w:t>
      </w:r>
    </w:p>
    <w:p w:rsidR="00E4073F" w:rsidRDefault="00E4073F" w:rsidP="00E4073F">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E4073F" w:rsidRDefault="00E4073F" w:rsidP="00E4073F">
      <w:pPr>
        <w:pStyle w:val="Heading3"/>
        <w:keepNext w:val="0"/>
        <w:widowControl w:val="0"/>
        <w:numPr>
          <w:ilvl w:val="2"/>
          <w:numId w:val="1"/>
        </w:numPr>
        <w:tabs>
          <w:tab w:val="clear" w:pos="936"/>
          <w:tab w:val="num" w:pos="864"/>
          <w:tab w:val="left" w:pos="4176"/>
        </w:tabs>
        <w:ind w:left="864"/>
      </w:pPr>
      <w:r>
        <w:lastRenderedPageBreak/>
        <w:t>Refer to equipment specifications in Divisions 2 through 26 for rough-in requirements.</w:t>
      </w:r>
    </w:p>
    <w:p w:rsidR="00E4073F" w:rsidRDefault="00E4073F" w:rsidP="00E4073F">
      <w:pPr>
        <w:pStyle w:val="Heading2"/>
        <w:keepNext w:val="0"/>
        <w:widowControl w:val="0"/>
        <w:numPr>
          <w:ilvl w:val="1"/>
          <w:numId w:val="1"/>
        </w:numPr>
        <w:tabs>
          <w:tab w:val="left" w:pos="4176"/>
        </w:tabs>
      </w:pPr>
      <w:r>
        <w:t>COORDINATION</w:t>
      </w:r>
    </w:p>
    <w:p w:rsidR="00E4073F" w:rsidRDefault="00E4073F" w:rsidP="00E4073F">
      <w:pPr>
        <w:pStyle w:val="Heading3"/>
        <w:keepNext w:val="0"/>
        <w:widowControl w:val="0"/>
        <w:numPr>
          <w:ilvl w:val="2"/>
          <w:numId w:val="1"/>
        </w:numPr>
        <w:tabs>
          <w:tab w:val="clear" w:pos="936"/>
          <w:tab w:val="num" w:pos="864"/>
          <w:tab w:val="left" w:pos="4176"/>
        </w:tabs>
        <w:ind w:left="864"/>
      </w:pPr>
      <w:r>
        <w:t>Sequence, coordinate, and integrate installations of fire protection materials and equipment for efficient flow of the Work.  Give particular attention to large equipment requiring positioning prior to closing in the building.</w:t>
      </w:r>
    </w:p>
    <w:p w:rsidR="00E4073F" w:rsidRDefault="00E4073F" w:rsidP="00E4073F">
      <w:pPr>
        <w:pStyle w:val="Heading3"/>
        <w:keepNext w:val="0"/>
        <w:widowControl w:val="0"/>
        <w:numPr>
          <w:ilvl w:val="2"/>
          <w:numId w:val="1"/>
        </w:numPr>
        <w:tabs>
          <w:tab w:val="clear" w:pos="936"/>
          <w:tab w:val="num" w:pos="864"/>
          <w:tab w:val="left" w:pos="4176"/>
        </w:tabs>
        <w:ind w:left="864"/>
      </w:pPr>
      <w:r>
        <w:t>Coordinate the fire protection work with work of the different trades so that:</w:t>
      </w:r>
    </w:p>
    <w:p w:rsidR="00E4073F" w:rsidRDefault="00E4073F" w:rsidP="00E4073F">
      <w:pPr>
        <w:pStyle w:val="Heading4"/>
        <w:keepNext w:val="0"/>
        <w:widowControl w:val="0"/>
        <w:numPr>
          <w:ilvl w:val="3"/>
          <w:numId w:val="1"/>
        </w:numPr>
        <w:tabs>
          <w:tab w:val="left" w:pos="4176"/>
        </w:tabs>
      </w:pPr>
      <w:r>
        <w:t>Interferences between fire protection, mechanical, electrical, architectural, and structural work, including existing services, will be avoided.</w:t>
      </w:r>
    </w:p>
    <w:p w:rsidR="00E4073F" w:rsidRDefault="00E4073F" w:rsidP="00E4073F">
      <w:pPr>
        <w:pStyle w:val="Heading4"/>
        <w:keepNext w:val="0"/>
        <w:widowControl w:val="0"/>
        <w:numPr>
          <w:ilvl w:val="3"/>
          <w:numId w:val="1"/>
        </w:numPr>
        <w:tabs>
          <w:tab w:val="left" w:pos="4176"/>
        </w:tabs>
      </w:pPr>
      <w:r>
        <w:t>Within the limits indicated on the drawings, the maximum practicable space for operation, maintenance repair, removal and testing of fire protection and other equipment will be provided.</w:t>
      </w:r>
    </w:p>
    <w:p w:rsidR="00E4073F" w:rsidRDefault="00E4073F" w:rsidP="00E4073F">
      <w:pPr>
        <w:pStyle w:val="Heading4"/>
        <w:keepNext w:val="0"/>
        <w:widowControl w:val="0"/>
        <w:numPr>
          <w:ilvl w:val="3"/>
          <w:numId w:val="1"/>
        </w:numPr>
      </w:pPr>
      <w:r>
        <w:t>All Contractors shall establish utility elevations prior to fabrication and shall coordinate their material and equipment with other trades. When a conflict arises, priority is as follows:</w:t>
      </w:r>
    </w:p>
    <w:p w:rsidR="00E4073F" w:rsidRDefault="00E4073F" w:rsidP="00E4073F">
      <w:pPr>
        <w:pStyle w:val="Heading5"/>
        <w:keepNext w:val="0"/>
        <w:widowControl w:val="0"/>
        <w:numPr>
          <w:ilvl w:val="4"/>
          <w:numId w:val="1"/>
        </w:numPr>
      </w:pPr>
      <w:r>
        <w:t>Light fixtures.</w:t>
      </w:r>
    </w:p>
    <w:p w:rsidR="00E4073F" w:rsidRDefault="00E4073F" w:rsidP="00E4073F">
      <w:pPr>
        <w:pStyle w:val="Heading5"/>
        <w:keepNext w:val="0"/>
        <w:widowControl w:val="0"/>
        <w:numPr>
          <w:ilvl w:val="4"/>
          <w:numId w:val="1"/>
        </w:numPr>
      </w:pPr>
      <w:proofErr w:type="gramStart"/>
      <w:r>
        <w:t>Gravity flow piping, including steam and condensate.</w:t>
      </w:r>
      <w:proofErr w:type="gramEnd"/>
    </w:p>
    <w:p w:rsidR="00E4073F" w:rsidRDefault="00E4073F" w:rsidP="00E4073F">
      <w:pPr>
        <w:pStyle w:val="Heading5"/>
        <w:keepNext w:val="0"/>
        <w:widowControl w:val="0"/>
        <w:numPr>
          <w:ilvl w:val="4"/>
          <w:numId w:val="1"/>
        </w:numPr>
      </w:pPr>
      <w:r>
        <w:t>Equipment requiring access, including terminal units, fire/smoke dampers, and piping valves.</w:t>
      </w:r>
    </w:p>
    <w:p w:rsidR="00E4073F" w:rsidRDefault="00E4073F" w:rsidP="00E4073F">
      <w:pPr>
        <w:pStyle w:val="Heading5"/>
        <w:keepNext w:val="0"/>
        <w:widowControl w:val="0"/>
        <w:numPr>
          <w:ilvl w:val="4"/>
          <w:numId w:val="1"/>
        </w:numPr>
      </w:pPr>
      <w:proofErr w:type="gramStart"/>
      <w:r>
        <w:t>Ductwork.</w:t>
      </w:r>
      <w:proofErr w:type="gramEnd"/>
    </w:p>
    <w:p w:rsidR="00E4073F" w:rsidRDefault="00E4073F" w:rsidP="00E4073F">
      <w:pPr>
        <w:pStyle w:val="Heading5"/>
        <w:keepNext w:val="0"/>
        <w:widowControl w:val="0"/>
        <w:numPr>
          <w:ilvl w:val="4"/>
          <w:numId w:val="1"/>
        </w:numPr>
      </w:pPr>
      <w:proofErr w:type="gramStart"/>
      <w:r>
        <w:t xml:space="preserve">Electrical </w:t>
      </w:r>
      <w:proofErr w:type="spellStart"/>
      <w:r>
        <w:t>busduct</w:t>
      </w:r>
      <w:proofErr w:type="spellEnd"/>
      <w:r>
        <w:t>.</w:t>
      </w:r>
      <w:proofErr w:type="gramEnd"/>
    </w:p>
    <w:p w:rsidR="00E4073F" w:rsidRDefault="00E4073F" w:rsidP="00E4073F">
      <w:pPr>
        <w:pStyle w:val="Heading5"/>
        <w:keepNext w:val="0"/>
        <w:widowControl w:val="0"/>
        <w:numPr>
          <w:ilvl w:val="4"/>
          <w:numId w:val="1"/>
        </w:numPr>
      </w:pPr>
      <w:r>
        <w:t>Electrical cable trays, including access space.</w:t>
      </w:r>
    </w:p>
    <w:p w:rsidR="00E4073F" w:rsidRDefault="00E4073F" w:rsidP="00E4073F">
      <w:pPr>
        <w:pStyle w:val="Heading5"/>
        <w:keepNext w:val="0"/>
        <w:widowControl w:val="0"/>
        <w:numPr>
          <w:ilvl w:val="4"/>
          <w:numId w:val="1"/>
        </w:numPr>
      </w:pPr>
      <w:proofErr w:type="gramStart"/>
      <w:r>
        <w:t>Piping (hydronic and plumbing).</w:t>
      </w:r>
      <w:proofErr w:type="gramEnd"/>
    </w:p>
    <w:p w:rsidR="00E4073F" w:rsidRDefault="00E4073F" w:rsidP="00E4073F">
      <w:pPr>
        <w:pStyle w:val="Heading5"/>
        <w:keepNext w:val="0"/>
        <w:widowControl w:val="0"/>
        <w:numPr>
          <w:ilvl w:val="4"/>
          <w:numId w:val="1"/>
        </w:numPr>
      </w:pPr>
      <w:proofErr w:type="gramStart"/>
      <w:r>
        <w:t>Sprinkler/standpipe piping.</w:t>
      </w:r>
      <w:proofErr w:type="gramEnd"/>
    </w:p>
    <w:p w:rsidR="00E4073F" w:rsidRDefault="00E4073F" w:rsidP="00E4073F">
      <w:pPr>
        <w:pStyle w:val="Heading5"/>
        <w:keepNext w:val="0"/>
        <w:widowControl w:val="0"/>
        <w:numPr>
          <w:ilvl w:val="4"/>
          <w:numId w:val="1"/>
        </w:numPr>
      </w:pPr>
      <w:proofErr w:type="gramStart"/>
      <w:r>
        <w:t xml:space="preserve">Electrical conduits and </w:t>
      </w:r>
      <w:proofErr w:type="spellStart"/>
      <w:r>
        <w:t>wireway</w:t>
      </w:r>
      <w:proofErr w:type="spellEnd"/>
      <w:r>
        <w:t>.</w:t>
      </w:r>
      <w:proofErr w:type="gramEnd"/>
    </w:p>
    <w:p w:rsidR="00E4073F" w:rsidRDefault="00E4073F" w:rsidP="00E4073F">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E4073F" w:rsidRDefault="00E4073F" w:rsidP="00E4073F">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E4073F" w:rsidRDefault="00E4073F" w:rsidP="00E4073F">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E4073F" w:rsidRDefault="00E4073F" w:rsidP="00E4073F">
      <w:pPr>
        <w:pStyle w:val="Heading2"/>
        <w:keepNext w:val="0"/>
        <w:widowControl w:val="0"/>
        <w:numPr>
          <w:ilvl w:val="1"/>
          <w:numId w:val="1"/>
        </w:numPr>
        <w:tabs>
          <w:tab w:val="left" w:pos="4176"/>
        </w:tabs>
      </w:pPr>
      <w:r>
        <w:t>FIRE PROTECTION INSTALLATIONS</w:t>
      </w:r>
    </w:p>
    <w:p w:rsidR="00E4073F" w:rsidRDefault="00E4073F" w:rsidP="00E4073F">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E4073F" w:rsidRDefault="00E4073F" w:rsidP="00E4073F">
      <w:pPr>
        <w:pStyle w:val="Heading3"/>
        <w:numPr>
          <w:ilvl w:val="2"/>
          <w:numId w:val="1"/>
        </w:numPr>
        <w:tabs>
          <w:tab w:val="clear" w:pos="936"/>
          <w:tab w:val="num" w:pos="864"/>
        </w:tabs>
        <w:ind w:left="864"/>
      </w:pPr>
      <w:r>
        <w:t>The location of all equipment and systems shall be coordinated to preclude interferences with other construction.</w:t>
      </w:r>
    </w:p>
    <w:p w:rsidR="00E4073F" w:rsidRDefault="00E4073F" w:rsidP="00E4073F">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E4073F" w:rsidRDefault="00E4073F" w:rsidP="00E4073F">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fire protection installations.</w:t>
      </w:r>
    </w:p>
    <w:p w:rsidR="00E4073F" w:rsidRDefault="00E4073F" w:rsidP="00E4073F">
      <w:pPr>
        <w:pStyle w:val="Heading3"/>
        <w:keepNext w:val="0"/>
        <w:widowControl w:val="0"/>
        <w:numPr>
          <w:ilvl w:val="2"/>
          <w:numId w:val="1"/>
        </w:numPr>
        <w:tabs>
          <w:tab w:val="clear" w:pos="936"/>
          <w:tab w:val="num" w:pos="864"/>
          <w:tab w:val="left" w:pos="4176"/>
        </w:tabs>
        <w:ind w:left="864"/>
      </w:pPr>
      <w:r>
        <w:lastRenderedPageBreak/>
        <w:t>Where mounting heights are not detailed or dimensioned, install systems, materials, and equipment to provide the maximum possible headroom.</w:t>
      </w:r>
    </w:p>
    <w:p w:rsidR="00E4073F" w:rsidRDefault="00E4073F" w:rsidP="00E4073F">
      <w:pPr>
        <w:pStyle w:val="Heading3"/>
        <w:keepNext w:val="0"/>
        <w:widowControl w:val="0"/>
        <w:numPr>
          <w:ilvl w:val="2"/>
          <w:numId w:val="1"/>
        </w:numPr>
        <w:tabs>
          <w:tab w:val="clear" w:pos="936"/>
          <w:tab w:val="num" w:pos="864"/>
          <w:tab w:val="left" w:pos="4176"/>
        </w:tabs>
        <w:ind w:left="864"/>
      </w:pPr>
      <w:r>
        <w:t>Coordinate connection of fire protection systems with exterior underground and overhead utilities and services.  Comply with requirements of governing regulations, franchised service companies, and controlling agencies.  Provide required connection for each service.</w:t>
      </w:r>
    </w:p>
    <w:p w:rsidR="00E4073F" w:rsidRDefault="00E4073F" w:rsidP="00E4073F">
      <w:pPr>
        <w:pStyle w:val="Heading3"/>
        <w:keepNext w:val="0"/>
        <w:widowControl w:val="0"/>
        <w:numPr>
          <w:ilvl w:val="2"/>
          <w:numId w:val="1"/>
        </w:numPr>
        <w:tabs>
          <w:tab w:val="clear" w:pos="936"/>
          <w:tab w:val="num" w:pos="864"/>
          <w:tab w:val="left" w:pos="4176"/>
        </w:tabs>
        <w:ind w:left="864"/>
      </w:pPr>
      <w:r>
        <w:t xml:space="preserve">Install systems, materials, and equipment to conform with approved submittal data, including coordination drawings, to greatest extent possible.  Conform to arrangements indicated by the Contract Documents, recognizing that portions of the Work are shown only in diagrammatic form.  </w:t>
      </w:r>
      <w:proofErr w:type="gramStart"/>
      <w:r>
        <w:t>Where coordination requirements conflict with individual system requirements, refer conflict to the Architect/Engineer.</w:t>
      </w:r>
      <w:proofErr w:type="gramEnd"/>
    </w:p>
    <w:p w:rsidR="00E4073F" w:rsidRDefault="00E4073F" w:rsidP="00E4073F">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E4073F" w:rsidRDefault="00E4073F" w:rsidP="00E4073F">
      <w:pPr>
        <w:pStyle w:val="Heading3"/>
        <w:keepNext w:val="0"/>
        <w:widowControl w:val="0"/>
        <w:numPr>
          <w:ilvl w:val="2"/>
          <w:numId w:val="1"/>
        </w:numPr>
        <w:tabs>
          <w:tab w:val="clear" w:pos="936"/>
          <w:tab w:val="num" w:pos="864"/>
          <w:tab w:val="left" w:pos="4176"/>
        </w:tabs>
        <w:ind w:left="864"/>
      </w:pPr>
      <w:r>
        <w:t>Install fire protection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E4073F" w:rsidRDefault="00E4073F" w:rsidP="00E4073F">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E4073F" w:rsidRDefault="00E4073F" w:rsidP="00E4073F">
      <w:pPr>
        <w:pStyle w:val="Heading3"/>
        <w:keepNext w:val="0"/>
        <w:widowControl w:val="0"/>
        <w:numPr>
          <w:ilvl w:val="2"/>
          <w:numId w:val="1"/>
        </w:numPr>
        <w:tabs>
          <w:tab w:val="clear" w:pos="936"/>
          <w:tab w:val="num" w:pos="864"/>
          <w:tab w:val="left" w:pos="4176"/>
        </w:tabs>
        <w:ind w:left="864"/>
      </w:pPr>
      <w:r>
        <w:t>Welding, sweating, or brazing operations</w:t>
      </w:r>
    </w:p>
    <w:p w:rsidR="00E4073F" w:rsidRDefault="00E4073F" w:rsidP="00E4073F">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E4073F" w:rsidRDefault="00E4073F" w:rsidP="00E4073F">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E4073F" w:rsidRDefault="00E4073F" w:rsidP="00E4073F">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E4073F" w:rsidRDefault="00E4073F" w:rsidP="00E4073F">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E4073F" w:rsidRDefault="00E4073F" w:rsidP="00E4073F">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E4073F" w:rsidRDefault="00E4073F" w:rsidP="00E4073F">
      <w:pPr>
        <w:pStyle w:val="Heading2"/>
        <w:keepNext w:val="0"/>
        <w:widowControl w:val="0"/>
        <w:numPr>
          <w:ilvl w:val="1"/>
          <w:numId w:val="1"/>
        </w:numPr>
      </w:pPr>
      <w:r>
        <w:t>ACCESSIBILITY</w:t>
      </w:r>
    </w:p>
    <w:p w:rsidR="00E4073F" w:rsidRDefault="00E4073F" w:rsidP="00E4073F">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E4073F" w:rsidRDefault="00E4073F" w:rsidP="00E4073F">
      <w:pPr>
        <w:pStyle w:val="Heading2"/>
        <w:keepNext w:val="0"/>
        <w:widowControl w:val="0"/>
        <w:numPr>
          <w:ilvl w:val="1"/>
          <w:numId w:val="1"/>
        </w:numPr>
      </w:pPr>
      <w:r>
        <w:t>LUBRICATION AND TOOLS</w:t>
      </w:r>
    </w:p>
    <w:p w:rsidR="00E4073F" w:rsidRDefault="00E4073F" w:rsidP="00E4073F">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E4073F" w:rsidRPr="008B733A" w:rsidRDefault="00E4073F" w:rsidP="00E4073F">
      <w:pPr>
        <w:pStyle w:val="Heading2"/>
        <w:keepNext w:val="0"/>
        <w:widowControl w:val="0"/>
        <w:numPr>
          <w:ilvl w:val="1"/>
          <w:numId w:val="1"/>
        </w:numPr>
      </w:pPr>
      <w:r>
        <w:lastRenderedPageBreak/>
        <w:t>START-UP</w:t>
      </w:r>
    </w:p>
    <w:p w:rsidR="00E4073F" w:rsidRDefault="00E4073F" w:rsidP="00E4073F">
      <w:pPr>
        <w:pStyle w:val="Heading3"/>
        <w:numPr>
          <w:ilvl w:val="2"/>
          <w:numId w:val="1"/>
        </w:numPr>
        <w:tabs>
          <w:tab w:val="clear" w:pos="936"/>
          <w:tab w:val="num" w:pos="864"/>
        </w:tabs>
        <w:ind w:left="864"/>
      </w:pPr>
      <w:r>
        <w:t>PIPING SYSTEMS PRESSURE TESTING</w:t>
      </w:r>
    </w:p>
    <w:p w:rsidR="00E4073F" w:rsidRDefault="00E4073F" w:rsidP="00E4073F">
      <w:pPr>
        <w:pStyle w:val="Heading4"/>
        <w:numPr>
          <w:ilvl w:val="3"/>
          <w:numId w:val="1"/>
        </w:numPr>
      </w:pPr>
      <w:r>
        <w:t>The following personnel in the order listed shall be considered acceptable witnesses of all piping pressure testing:</w:t>
      </w:r>
    </w:p>
    <w:p w:rsidR="00E4073F" w:rsidRDefault="00E4073F" w:rsidP="00E4073F">
      <w:pPr>
        <w:pStyle w:val="Heading5"/>
        <w:numPr>
          <w:ilvl w:val="4"/>
          <w:numId w:val="1"/>
        </w:numPr>
      </w:pPr>
      <w:r>
        <w:t>Local Authority Having Jurisdiction</w:t>
      </w:r>
    </w:p>
    <w:p w:rsidR="00E4073F" w:rsidRPr="00236E3B" w:rsidRDefault="00E25789" w:rsidP="00E4073F">
      <w:pPr>
        <w:pStyle w:val="Heading5"/>
        <w:numPr>
          <w:ilvl w:val="4"/>
          <w:numId w:val="1"/>
        </w:numPr>
      </w:pPr>
      <w:r>
        <w:t>UNL FPC</w:t>
      </w:r>
      <w:r w:rsidR="00E4073F">
        <w:t xml:space="preserve"> </w:t>
      </w:r>
      <w:proofErr w:type="spellStart"/>
      <w:r>
        <w:t>Engineering</w:t>
      </w:r>
      <w:r w:rsidR="00E4073F">
        <w:t>Representative</w:t>
      </w:r>
      <w:proofErr w:type="spellEnd"/>
    </w:p>
    <w:p w:rsidR="00E4073F" w:rsidRDefault="00E4073F" w:rsidP="00E4073F">
      <w:pPr>
        <w:pStyle w:val="Heading5"/>
        <w:numPr>
          <w:ilvl w:val="4"/>
          <w:numId w:val="1"/>
        </w:numPr>
      </w:pPr>
      <w:r>
        <w:t>Mechanical Engineer / Architect</w:t>
      </w:r>
    </w:p>
    <w:p w:rsidR="00E4073F" w:rsidRDefault="00E4073F" w:rsidP="00E4073F">
      <w:pPr>
        <w:pStyle w:val="Heading5"/>
        <w:numPr>
          <w:ilvl w:val="4"/>
          <w:numId w:val="1"/>
        </w:numPr>
      </w:pPr>
      <w:r>
        <w:t>General Contractor’s Foreman</w:t>
      </w:r>
    </w:p>
    <w:p w:rsidR="00E4073F" w:rsidRDefault="00E4073F" w:rsidP="00E4073F">
      <w:pPr>
        <w:pStyle w:val="Heading4"/>
        <w:numPr>
          <w:ilvl w:val="3"/>
          <w:numId w:val="1"/>
        </w:numPr>
      </w:pPr>
      <w:r>
        <w:t>Removal of pressure charge and associated drain down shall also be witnessed.</w:t>
      </w:r>
    </w:p>
    <w:p w:rsidR="00E4073F" w:rsidRDefault="00E4073F" w:rsidP="00E4073F">
      <w:pPr>
        <w:pStyle w:val="Heading4"/>
        <w:numPr>
          <w:ilvl w:val="3"/>
          <w:numId w:val="1"/>
        </w:numPr>
      </w:pPr>
      <w:r>
        <w:t xml:space="preserve">Fire protection contractor shall provide a minimum of 24-hour notice to at least one of the above listed parties before commencing any piping </w:t>
      </w:r>
      <w:proofErr w:type="gramStart"/>
      <w:r>
        <w:t>systems  pressure</w:t>
      </w:r>
      <w:proofErr w:type="gramEnd"/>
      <w:r>
        <w:t xml:space="preserve"> test.  </w:t>
      </w:r>
    </w:p>
    <w:p w:rsidR="00E4073F" w:rsidRDefault="00E4073F" w:rsidP="00E4073F">
      <w:pPr>
        <w:pStyle w:val="Heading4"/>
        <w:numPr>
          <w:ilvl w:val="3"/>
          <w:numId w:val="1"/>
        </w:numPr>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E4073F" w:rsidRDefault="00E4073F" w:rsidP="00E4073F">
      <w:pPr>
        <w:pStyle w:val="Heading4"/>
        <w:numPr>
          <w:ilvl w:val="3"/>
          <w:numId w:val="1"/>
        </w:numPr>
      </w:pPr>
      <w:r>
        <w:t xml:space="preserve">All piping pressurizing equipment (i.e., air compressor) shall be disconnected before test is commenced and shall remain disconnected for the entire duration of the test.  </w:t>
      </w:r>
    </w:p>
    <w:p w:rsidR="00E4073F" w:rsidRPr="00700F60" w:rsidRDefault="00E4073F" w:rsidP="00E4073F">
      <w:pPr>
        <w:pStyle w:val="Heading4"/>
        <w:numPr>
          <w:ilvl w:val="3"/>
          <w:numId w:val="1"/>
        </w:numPr>
      </w:pPr>
      <w:r>
        <w:t>Entire system shall be properly vented before test is commenced.</w:t>
      </w:r>
    </w:p>
    <w:p w:rsidR="00E4073F" w:rsidRDefault="00E4073F" w:rsidP="00E4073F">
      <w:pPr>
        <w:pStyle w:val="Heading4"/>
        <w:keepNext w:val="0"/>
        <w:widowControl w:val="0"/>
        <w:numPr>
          <w:ilvl w:val="3"/>
          <w:numId w:val="1"/>
        </w:numPr>
      </w:pPr>
      <w:r>
        <w:t>For specific piping pressure testing requirements and procedures, see applicable piping systems specification sections.  At minimum, however, pipe systems should be tested at the following pressures and all installed components must be rated at this pressure at the actual operating temperature:</w:t>
      </w:r>
    </w:p>
    <w:p w:rsidR="00E4073F" w:rsidRDefault="00E4073F" w:rsidP="00E4073F">
      <w:pPr>
        <w:pStyle w:val="Heading5"/>
        <w:keepNext w:val="0"/>
        <w:widowControl w:val="0"/>
        <w:numPr>
          <w:ilvl w:val="4"/>
          <w:numId w:val="1"/>
        </w:numPr>
      </w:pPr>
      <w:r>
        <w:t>Sprinkler and/or standpipe piping</w:t>
      </w:r>
      <w:r>
        <w:tab/>
      </w:r>
      <w:r>
        <w:tab/>
        <w:t>200 psig</w:t>
      </w:r>
    </w:p>
    <w:p w:rsidR="00E4073F" w:rsidRDefault="00E4073F" w:rsidP="00E4073F">
      <w:pPr>
        <w:pStyle w:val="Heading4"/>
        <w:numPr>
          <w:ilvl w:val="3"/>
          <w:numId w:val="1"/>
        </w:numPr>
      </w:pPr>
      <w:r>
        <w:t xml:space="preserve">Submit completed </w:t>
      </w:r>
      <w:r w:rsidR="00D527FF">
        <w:t>pipe pressure test log</w:t>
      </w:r>
      <w:r>
        <w:t xml:space="preserve"> for each pressure test before final project closeout.  Test log shall also be included in operation and maintenance manuals.</w:t>
      </w:r>
    </w:p>
    <w:p w:rsidR="00E4073F" w:rsidRPr="000C25AD" w:rsidRDefault="00E4073F" w:rsidP="00E4073F">
      <w:pPr>
        <w:pStyle w:val="Heading3"/>
        <w:keepNext w:val="0"/>
        <w:widowControl w:val="0"/>
        <w:numPr>
          <w:ilvl w:val="0"/>
          <w:numId w:val="0"/>
        </w:numPr>
        <w:tabs>
          <w:tab w:val="left" w:pos="4176"/>
        </w:tabs>
      </w:pPr>
      <w:r>
        <w:tab/>
      </w:r>
      <w:r>
        <w:rPr>
          <w:b/>
        </w:rPr>
        <w:t>NOTE: USE MULTIPLE FORMS IF NECESSARY</w:t>
      </w:r>
    </w:p>
    <w:p w:rsidR="00E4073F" w:rsidRDefault="00E4073F" w:rsidP="00E4073F">
      <w:pPr>
        <w:pStyle w:val="Heading2"/>
        <w:keepNext w:val="0"/>
        <w:widowControl w:val="0"/>
        <w:numPr>
          <w:ilvl w:val="1"/>
          <w:numId w:val="1"/>
        </w:numPr>
        <w:tabs>
          <w:tab w:val="left" w:pos="4176"/>
        </w:tabs>
      </w:pPr>
      <w:r>
        <w:t>GENERAL CONTRACTOR - FIRE PROTECTION EXTENT OF WORK</w:t>
      </w:r>
    </w:p>
    <w:p w:rsidR="00E4073F" w:rsidRDefault="00E4073F" w:rsidP="00E4073F">
      <w:pPr>
        <w:pStyle w:val="Heading3"/>
        <w:keepNext w:val="0"/>
        <w:widowControl w:val="0"/>
        <w:numPr>
          <w:ilvl w:val="2"/>
          <w:numId w:val="1"/>
        </w:numPr>
        <w:tabs>
          <w:tab w:val="clear" w:pos="936"/>
          <w:tab w:val="num" w:pos="864"/>
          <w:tab w:val="left" w:pos="4176"/>
        </w:tabs>
        <w:ind w:left="864"/>
      </w:pPr>
      <w:r>
        <w:t>Access Panels</w:t>
      </w:r>
    </w:p>
    <w:p w:rsidR="00E4073F" w:rsidRDefault="00E4073F" w:rsidP="00E4073F">
      <w:pPr>
        <w:pStyle w:val="Heading4"/>
        <w:keepNext w:val="0"/>
        <w:widowControl w:val="0"/>
        <w:numPr>
          <w:ilvl w:val="3"/>
          <w:numId w:val="1"/>
        </w:numPr>
        <w:tabs>
          <w:tab w:val="left" w:pos="4176"/>
        </w:tabs>
      </w:pPr>
      <w:r>
        <w:t>Furnish and install panels for access to all valves and flow switches and similar items where no other means of access, such as readily removable, sectional ceiling is shown or specified.</w:t>
      </w:r>
    </w:p>
    <w:p w:rsidR="00E4073F" w:rsidRDefault="00E4073F" w:rsidP="00E4073F">
      <w:pPr>
        <w:pStyle w:val="Heading4"/>
        <w:keepNext w:val="0"/>
        <w:widowControl w:val="0"/>
        <w:numPr>
          <w:ilvl w:val="3"/>
          <w:numId w:val="1"/>
        </w:numPr>
        <w:tabs>
          <w:tab w:val="left" w:pos="4176"/>
        </w:tabs>
      </w:pPr>
      <w:r>
        <w:t>The plans indicate the location of all anticipated access panels.  The Division 21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21 Contractor is to verify with the Architect/Engineer that the installation will not affect the aesthetics of the building.  However, when it is not possible to locate these items in accessible or exposed areas due to the configuration of the actual installation of the fire protection and other trade systems or aesthetic reasons, additional access panels shall be provided.  The contractor shall be equitably compensated for the additional access panels.</w:t>
      </w:r>
    </w:p>
    <w:p w:rsidR="00E4073F" w:rsidRDefault="00E4073F" w:rsidP="00E4073F">
      <w:pPr>
        <w:pStyle w:val="Heading4"/>
        <w:keepNext w:val="0"/>
        <w:widowControl w:val="0"/>
        <w:numPr>
          <w:ilvl w:val="3"/>
          <w:numId w:val="1"/>
        </w:numPr>
        <w:tabs>
          <w:tab w:val="left" w:pos="4176"/>
        </w:tabs>
      </w:pPr>
      <w:r>
        <w:t>Refer to Section 08 31 13 – Access Doors and Panels for specific information on type and size of panels</w:t>
      </w:r>
    </w:p>
    <w:p w:rsidR="00E4073F" w:rsidRDefault="00E4073F" w:rsidP="00E4073F">
      <w:pPr>
        <w:pStyle w:val="Heading3"/>
        <w:keepNext w:val="0"/>
        <w:widowControl w:val="0"/>
        <w:numPr>
          <w:ilvl w:val="2"/>
          <w:numId w:val="1"/>
        </w:numPr>
        <w:tabs>
          <w:tab w:val="clear" w:pos="936"/>
          <w:tab w:val="num" w:pos="864"/>
          <w:tab w:val="left" w:pos="4176"/>
        </w:tabs>
        <w:ind w:left="864"/>
      </w:pPr>
      <w:r>
        <w:lastRenderedPageBreak/>
        <w:t>Cutting and Patching</w:t>
      </w:r>
    </w:p>
    <w:p w:rsidR="00E4073F" w:rsidRDefault="00E4073F" w:rsidP="00E4073F">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E4073F" w:rsidRDefault="00E4073F" w:rsidP="00E4073F">
      <w:pPr>
        <w:pStyle w:val="Heading4"/>
        <w:keepNext w:val="0"/>
        <w:widowControl w:val="0"/>
        <w:numPr>
          <w:ilvl w:val="3"/>
          <w:numId w:val="1"/>
        </w:numPr>
        <w:tabs>
          <w:tab w:val="left" w:pos="4176"/>
        </w:tabs>
      </w:pPr>
      <w:r>
        <w:t xml:space="preserve">The Division 21 Contractor shall coordinate all cutting and patching of holes, in existing building and new construction which are required for the passage of fire protection work. </w:t>
      </w:r>
    </w:p>
    <w:p w:rsidR="00E4073F" w:rsidRDefault="00E4073F" w:rsidP="00E4073F">
      <w:pPr>
        <w:pStyle w:val="Heading4"/>
        <w:keepNext w:val="0"/>
        <w:widowControl w:val="0"/>
        <w:numPr>
          <w:ilvl w:val="3"/>
          <w:numId w:val="1"/>
        </w:numPr>
        <w:tabs>
          <w:tab w:val="left" w:pos="4176"/>
        </w:tabs>
      </w:pPr>
      <w:r>
        <w:t xml:space="preserve">Division 21 Contractor is to notify the General Contractor prior to submitting his bid, the number, size and location of all cutting and patching requirements.  The Division 21 Contractor shall be liable for all associated costs of cutting and patching for fire protection work upon failure to notify the General Contractor prior to bid submission.    </w:t>
      </w:r>
    </w:p>
    <w:p w:rsidR="00E4073F" w:rsidRDefault="00E4073F" w:rsidP="00E4073F">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E4073F" w:rsidRDefault="00E4073F" w:rsidP="00E4073F">
      <w:pPr>
        <w:pStyle w:val="Heading4"/>
        <w:keepNext w:val="0"/>
        <w:widowControl w:val="0"/>
        <w:numPr>
          <w:ilvl w:val="3"/>
          <w:numId w:val="1"/>
        </w:numPr>
        <w:tabs>
          <w:tab w:val="left" w:pos="4176"/>
        </w:tabs>
      </w:pPr>
      <w:r>
        <w:t>Cut, channel, chase and core drill floors, walls, partitions, ceilings, and other surfaces necessary for fire protection installations.  Perform cutting by skilled mechanics of the trades involved.</w:t>
      </w:r>
    </w:p>
    <w:p w:rsidR="00E4073F" w:rsidRDefault="00E4073F" w:rsidP="00E4073F">
      <w:pPr>
        <w:pStyle w:val="Heading4"/>
        <w:keepNext w:val="0"/>
        <w:widowControl w:val="0"/>
        <w:numPr>
          <w:ilvl w:val="3"/>
          <w:numId w:val="1"/>
        </w:numPr>
      </w:pPr>
      <w:r>
        <w:t>Patching of concrete openings shall be filled with grout and finished smooth with the adjacent surface.</w:t>
      </w:r>
    </w:p>
    <w:p w:rsidR="00E4073F" w:rsidRDefault="00E4073F" w:rsidP="00E4073F">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E4073F" w:rsidRPr="00304E67" w:rsidRDefault="00E4073F" w:rsidP="00E4073F">
      <w:pPr>
        <w:pStyle w:val="Heading4"/>
        <w:keepNext w:val="0"/>
        <w:widowControl w:val="0"/>
        <w:numPr>
          <w:ilvl w:val="3"/>
          <w:numId w:val="1"/>
        </w:numPr>
        <w:rPr>
          <w:b/>
        </w:rPr>
      </w:pPr>
      <w:r w:rsidRPr="00304E67">
        <w:rPr>
          <w:b/>
        </w:rPr>
        <w:t>All penetrations through the walls, floor, or structure of laboratory spaces, laboratory</w:t>
      </w:r>
      <w:r>
        <w:rPr>
          <w:b/>
        </w:rPr>
        <w:t xml:space="preserve"> support spaces,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E4073F" w:rsidRDefault="00E4073F" w:rsidP="00E4073F">
      <w:pPr>
        <w:pStyle w:val="Heading4"/>
        <w:keepNext w:val="0"/>
        <w:widowControl w:val="0"/>
        <w:numPr>
          <w:ilvl w:val="3"/>
          <w:numId w:val="1"/>
        </w:numPr>
        <w:tabs>
          <w:tab w:val="left" w:pos="4176"/>
        </w:tabs>
      </w:pPr>
      <w:r>
        <w:t xml:space="preserve">Repair cut surfaces to match adjacent surfaces.  </w:t>
      </w:r>
    </w:p>
    <w:p w:rsidR="00E4073F" w:rsidRDefault="00E4073F" w:rsidP="00E4073F">
      <w:pPr>
        <w:pStyle w:val="Heading4"/>
        <w:keepNext w:val="0"/>
        <w:widowControl w:val="0"/>
        <w:numPr>
          <w:ilvl w:val="3"/>
          <w:numId w:val="1"/>
        </w:numPr>
        <w:tabs>
          <w:tab w:val="left" w:pos="4176"/>
        </w:tabs>
      </w:pPr>
      <w:r>
        <w:t>Perform cutting, fitting, and patching of fire protection equipment and materials required to:</w:t>
      </w:r>
    </w:p>
    <w:p w:rsidR="00E4073F" w:rsidRDefault="00E4073F" w:rsidP="00E4073F">
      <w:pPr>
        <w:pStyle w:val="Heading5"/>
        <w:keepNext w:val="0"/>
        <w:widowControl w:val="0"/>
        <w:numPr>
          <w:ilvl w:val="4"/>
          <w:numId w:val="1"/>
        </w:numPr>
      </w:pPr>
      <w:r>
        <w:t>Uncover work to provide for installation of ill-timed work.</w:t>
      </w:r>
    </w:p>
    <w:p w:rsidR="00E4073F" w:rsidRDefault="00E4073F" w:rsidP="00E4073F">
      <w:pPr>
        <w:pStyle w:val="Heading5"/>
        <w:keepNext w:val="0"/>
        <w:widowControl w:val="0"/>
        <w:numPr>
          <w:ilvl w:val="4"/>
          <w:numId w:val="1"/>
        </w:numPr>
      </w:pPr>
      <w:r>
        <w:t>Remove and replace defective work.</w:t>
      </w:r>
    </w:p>
    <w:p w:rsidR="00E4073F" w:rsidRDefault="00E4073F" w:rsidP="00E4073F">
      <w:pPr>
        <w:pStyle w:val="Heading5"/>
        <w:keepNext w:val="0"/>
        <w:widowControl w:val="0"/>
        <w:numPr>
          <w:ilvl w:val="4"/>
          <w:numId w:val="1"/>
        </w:numPr>
      </w:pPr>
      <w:r>
        <w:t>Remove and replace work not conforming to requirements of the Contract Documents.</w:t>
      </w:r>
    </w:p>
    <w:p w:rsidR="00E4073F" w:rsidRDefault="00E4073F" w:rsidP="00E4073F">
      <w:pPr>
        <w:pStyle w:val="Heading5"/>
        <w:keepNext w:val="0"/>
        <w:widowControl w:val="0"/>
        <w:numPr>
          <w:ilvl w:val="4"/>
          <w:numId w:val="1"/>
        </w:numPr>
      </w:pPr>
      <w:r>
        <w:t>Remove samples of installed Work as specified for testing.</w:t>
      </w:r>
    </w:p>
    <w:p w:rsidR="00E4073F" w:rsidRDefault="00E4073F" w:rsidP="00E4073F">
      <w:pPr>
        <w:pStyle w:val="Heading5"/>
        <w:keepNext w:val="0"/>
        <w:widowControl w:val="0"/>
        <w:numPr>
          <w:ilvl w:val="4"/>
          <w:numId w:val="1"/>
        </w:numPr>
      </w:pPr>
      <w:r>
        <w:t>Install equipment and materials in existing structures.</w:t>
      </w:r>
    </w:p>
    <w:p w:rsidR="00E4073F" w:rsidRDefault="00E4073F" w:rsidP="00E4073F">
      <w:pPr>
        <w:pStyle w:val="Heading5"/>
        <w:keepNext w:val="0"/>
        <w:widowControl w:val="0"/>
        <w:numPr>
          <w:ilvl w:val="4"/>
          <w:numId w:val="1"/>
        </w:numPr>
      </w:pPr>
      <w:r>
        <w:t>Upon written instructions from the Architect, uncover and restore Work to provide for Architect/Engineer observation of concealed Work.</w:t>
      </w:r>
    </w:p>
    <w:p w:rsidR="00E4073F" w:rsidRDefault="00E4073F" w:rsidP="00E4073F">
      <w:pPr>
        <w:pStyle w:val="Heading3"/>
        <w:keepNext w:val="0"/>
        <w:widowControl w:val="0"/>
        <w:numPr>
          <w:ilvl w:val="2"/>
          <w:numId w:val="1"/>
        </w:numPr>
        <w:tabs>
          <w:tab w:val="clear" w:pos="936"/>
          <w:tab w:val="num" w:pos="864"/>
          <w:tab w:val="left" w:pos="4176"/>
        </w:tabs>
        <w:ind w:left="864"/>
      </w:pPr>
      <w:r>
        <w:t>Excavation and Backfilling</w:t>
      </w:r>
    </w:p>
    <w:p w:rsidR="00E4073F" w:rsidRDefault="00E4073F" w:rsidP="00E4073F">
      <w:pPr>
        <w:pStyle w:val="Heading4"/>
        <w:keepNext w:val="0"/>
        <w:widowControl w:val="0"/>
        <w:numPr>
          <w:ilvl w:val="3"/>
          <w:numId w:val="1"/>
        </w:numPr>
        <w:tabs>
          <w:tab w:val="left" w:pos="4176"/>
        </w:tabs>
      </w:pPr>
      <w:r>
        <w:t xml:space="preserve">Division 21 Contractor shall perform all excavation and backfilling necessary to install the required fire protection work.  Coordinate the work with other excavating and backfilling work in the same area.  </w:t>
      </w:r>
    </w:p>
    <w:p w:rsidR="00E4073F" w:rsidRDefault="00E4073F" w:rsidP="00E4073F">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E4073F" w:rsidRDefault="00E4073F" w:rsidP="00E4073F">
      <w:pPr>
        <w:pStyle w:val="Heading4"/>
        <w:keepNext w:val="0"/>
        <w:widowControl w:val="0"/>
        <w:numPr>
          <w:ilvl w:val="3"/>
          <w:numId w:val="1"/>
        </w:numPr>
      </w:pPr>
      <w:r w:rsidRPr="0095026E">
        <w:t xml:space="preserve">Trenching:  Trench width shall be no more than required for shoring, bracing and performance of the work.  All necessary shoring and bracing shall be installed to insure worker safety, proper installation of </w:t>
      </w:r>
      <w:r>
        <w:t>fire protection</w:t>
      </w:r>
      <w:r w:rsidRPr="0095026E">
        <w:t xml:space="preserve"> work, and protection of adjacent structures.  Provide all dewatering as required. Depth shall not exceed that required to achieve the specified depth of cover and </w:t>
      </w:r>
      <w:proofErr w:type="spellStart"/>
      <w:r w:rsidRPr="0095026E">
        <w:t>overdig</w:t>
      </w:r>
      <w:proofErr w:type="spellEnd"/>
      <w:r w:rsidRPr="0095026E">
        <w:t xml:space="preserve"> will be permitted for bedding material only.  All trenches shall be open cut from the surface.</w:t>
      </w:r>
    </w:p>
    <w:p w:rsidR="00E4073F" w:rsidRDefault="00E4073F" w:rsidP="00E4073F">
      <w:pPr>
        <w:pStyle w:val="Heading4"/>
        <w:keepNext w:val="0"/>
        <w:widowControl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E4073F" w:rsidRDefault="00E4073F" w:rsidP="00E4073F">
      <w:pPr>
        <w:pStyle w:val="Heading4"/>
        <w:keepNext w:val="0"/>
        <w:widowControl w:val="0"/>
        <w:numPr>
          <w:ilvl w:val="3"/>
          <w:numId w:val="1"/>
        </w:numPr>
      </w:pPr>
      <w:proofErr w:type="spellStart"/>
      <w:r w:rsidRPr="006078C4">
        <w:lastRenderedPageBreak/>
        <w:t>Haunching</w:t>
      </w:r>
      <w:proofErr w:type="spellEnd"/>
      <w:r w:rsidRPr="006078C4">
        <w:t xml:space="preserve">:  </w:t>
      </w:r>
      <w:proofErr w:type="spellStart"/>
      <w:r w:rsidRPr="006078C4">
        <w:t>Haunching</w:t>
      </w:r>
      <w:proofErr w:type="spellEnd"/>
      <w:r w:rsidRPr="006078C4">
        <w:t xml:space="preserve"> shall be brought up on both sides of the pipe for a distance of 1/3 the pipe diameter and shall be of the same material used for bedding.</w:t>
      </w:r>
    </w:p>
    <w:p w:rsidR="00E4073F" w:rsidRDefault="00E4073F" w:rsidP="00E4073F">
      <w:pPr>
        <w:pStyle w:val="Heading4"/>
        <w:keepNext w:val="0"/>
        <w:widowControl w:val="0"/>
        <w:numPr>
          <w:ilvl w:val="3"/>
          <w:numId w:val="1"/>
        </w:numPr>
      </w:pPr>
      <w:r>
        <w:t>Backfill:  Backfilling shall not begin until installation has been tested for leaks.</w:t>
      </w:r>
    </w:p>
    <w:p w:rsidR="00E4073F" w:rsidRDefault="00E4073F" w:rsidP="00E4073F">
      <w:pPr>
        <w:pStyle w:val="Heading4"/>
        <w:keepNext w:val="0"/>
        <w:widowControl w:val="0"/>
        <w:numPr>
          <w:ilvl w:val="3"/>
          <w:numId w:val="1"/>
        </w:numPr>
      </w:pPr>
      <w:r>
        <w:t>Final Backfill shall be as follows:</w:t>
      </w:r>
    </w:p>
    <w:p w:rsidR="00E4073F" w:rsidRDefault="00E4073F" w:rsidP="00E4073F">
      <w:pPr>
        <w:pStyle w:val="Heading5"/>
        <w:keepNext w:val="0"/>
        <w:widowControl w:val="0"/>
        <w:numPr>
          <w:ilvl w:val="4"/>
          <w:numId w:val="1"/>
        </w:numPr>
      </w:pPr>
      <w:r>
        <w:t xml:space="preserve">Outside Building </w:t>
      </w:r>
      <w:proofErr w:type="gramStart"/>
      <w:r>
        <w:t>Under</w:t>
      </w:r>
      <w:proofErr w:type="gramEnd"/>
      <w:r>
        <w:t xml:space="preserve"> Paved Areas:  Granular material specified in Division 2.</w:t>
      </w:r>
    </w:p>
    <w:p w:rsidR="00E4073F" w:rsidRDefault="00E4073F" w:rsidP="00E4073F">
      <w:pPr>
        <w:pStyle w:val="Heading5"/>
        <w:keepNext w:val="0"/>
        <w:widowControl w:val="0"/>
        <w:numPr>
          <w:ilvl w:val="4"/>
          <w:numId w:val="1"/>
        </w:numPr>
      </w:pPr>
      <w:r>
        <w:t xml:space="preserve">Outside Building and Not </w:t>
      </w:r>
      <w:proofErr w:type="gramStart"/>
      <w:r>
        <w:t>Under</w:t>
      </w:r>
      <w:proofErr w:type="gramEnd"/>
      <w:r>
        <w:t xml:space="preserve"> </w:t>
      </w:r>
      <w:r w:rsidRPr="00F14478">
        <w:t>Paved Areas:  Clean soil free of vegetable matter and foreign material or crushed limestone.  In planted areas backfill to a point 6" below finished grade.  Owner will provide topsoil to finished grade</w:t>
      </w:r>
      <w:r>
        <w:t>.</w:t>
      </w:r>
    </w:p>
    <w:p w:rsidR="00E4073F" w:rsidRDefault="00E4073F" w:rsidP="00E4073F">
      <w:pPr>
        <w:pStyle w:val="Heading4"/>
        <w:keepNext w:val="0"/>
        <w:widowControl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E4073F" w:rsidRDefault="00E4073F" w:rsidP="00E4073F">
      <w:pPr>
        <w:pStyle w:val="Heading4"/>
        <w:keepNext w:val="0"/>
        <w:widowControl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E4073F" w:rsidRDefault="00E4073F" w:rsidP="00E4073F">
      <w:pPr>
        <w:pStyle w:val="Heading4"/>
        <w:keepNext w:val="0"/>
        <w:widowControl w:val="0"/>
        <w:numPr>
          <w:ilvl w:val="3"/>
          <w:numId w:val="1"/>
        </w:numPr>
      </w:pPr>
      <w:r>
        <w:t>Contractor shall provide temporary supports for all underground utilities crossing an excavation.</w:t>
      </w:r>
    </w:p>
    <w:p w:rsidR="00E4073F" w:rsidRDefault="00E4073F" w:rsidP="00E4073F">
      <w:pPr>
        <w:pStyle w:val="Heading4"/>
        <w:keepNext w:val="0"/>
        <w:widowControl w:val="0"/>
        <w:numPr>
          <w:ilvl w:val="3"/>
          <w:numId w:val="1"/>
        </w:numPr>
      </w:pPr>
      <w:r>
        <w:t>Provide all required barricades, fencing, signs, lights, etc. as necessary for the protection of the workers and of the general public.</w:t>
      </w:r>
    </w:p>
    <w:p w:rsidR="00E4073F" w:rsidRPr="001B6C62" w:rsidRDefault="00E4073F" w:rsidP="00E4073F">
      <w:pPr>
        <w:pStyle w:val="Heading4"/>
        <w:keepNext w:val="0"/>
        <w:widowControl w:val="0"/>
        <w:numPr>
          <w:ilvl w:val="3"/>
          <w:numId w:val="1"/>
        </w:numPr>
      </w:pPr>
      <w:r w:rsidRPr="001B6C62">
        <w:t xml:space="preserve">Excess Material:  All excess earth and other material resulting from the excavation shall be removed from site daily by the Contractor.       </w:t>
      </w:r>
    </w:p>
    <w:p w:rsidR="00E4073F" w:rsidRDefault="00E4073F" w:rsidP="00E4073F">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Fire Protection Contractor.</w:t>
      </w:r>
    </w:p>
    <w:p w:rsidR="00E4073F" w:rsidRDefault="00E4073F" w:rsidP="00E4073F">
      <w:pPr>
        <w:pStyle w:val="Heading3"/>
        <w:keepNext w:val="0"/>
        <w:widowControl w:val="0"/>
        <w:numPr>
          <w:ilvl w:val="2"/>
          <w:numId w:val="1"/>
        </w:numPr>
        <w:tabs>
          <w:tab w:val="clear" w:pos="936"/>
          <w:tab w:val="num" w:pos="864"/>
          <w:tab w:val="left" w:pos="4176"/>
        </w:tabs>
        <w:ind w:left="864"/>
      </w:pPr>
      <w:r>
        <w:t>Concrete Bases</w:t>
      </w:r>
    </w:p>
    <w:p w:rsidR="00E4073F" w:rsidRDefault="00E4073F" w:rsidP="00E4073F">
      <w:pPr>
        <w:pStyle w:val="Heading4"/>
        <w:keepNext w:val="0"/>
        <w:widowControl w:val="0"/>
        <w:numPr>
          <w:ilvl w:val="3"/>
          <w:numId w:val="1"/>
        </w:numPr>
        <w:tabs>
          <w:tab w:val="left" w:pos="4176"/>
        </w:tabs>
      </w:pPr>
      <w:r>
        <w:t>Minimum 4" high concrete housekeeping pads shall be provided under all floor-mounted fire suppression equipment, regardless of whether explicitly shown on the Drawings.  Concrete inertia pads with spring isolators shall be provided for all base-mounted pumps and air compressors installed on any floors which are not slab-on-grade.  Inertia pads and isolators shall be sized by the equipment manufacturer if specific information is not provided in the Contract Documents.</w:t>
      </w:r>
    </w:p>
    <w:p w:rsidR="00E4073F" w:rsidRDefault="00E4073F" w:rsidP="00E4073F">
      <w:pPr>
        <w:pStyle w:val="Heading4"/>
        <w:keepNext w:val="0"/>
        <w:widowControl w:val="0"/>
        <w:numPr>
          <w:ilvl w:val="3"/>
          <w:numId w:val="1"/>
        </w:numPr>
        <w:tabs>
          <w:tab w:val="left" w:pos="4176"/>
        </w:tabs>
      </w:pPr>
      <w:r>
        <w:t xml:space="preserve">Division 21 Contractor is to notify the General Contractor prior to submitting his bid, the number, size and location of all fire protection equipment bases.  The Division 21 Contractor shall be liable for all associated costs to install the fire protection equipment bases upon failure to notify the General Contractor prior to bid submission.  </w:t>
      </w:r>
    </w:p>
    <w:p w:rsidR="00E4073F" w:rsidRDefault="00E4073F" w:rsidP="00E4073F">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E4073F" w:rsidRDefault="00E4073F" w:rsidP="00E4073F">
      <w:pPr>
        <w:pStyle w:val="Heading4"/>
        <w:keepNext w:val="0"/>
        <w:widowControl w:val="0"/>
        <w:numPr>
          <w:ilvl w:val="3"/>
          <w:numId w:val="1"/>
        </w:numPr>
        <w:tabs>
          <w:tab w:val="left" w:pos="4176"/>
        </w:tabs>
      </w:pPr>
      <w:r>
        <w:t xml:space="preserve">All equipment shall be mechanically fastened to concrete bases. </w:t>
      </w:r>
    </w:p>
    <w:p w:rsidR="00E4073F" w:rsidRDefault="00E4073F" w:rsidP="00E4073F">
      <w:pPr>
        <w:pStyle w:val="Heading3"/>
        <w:keepNext w:val="0"/>
        <w:widowControl w:val="0"/>
        <w:numPr>
          <w:ilvl w:val="2"/>
          <w:numId w:val="1"/>
        </w:numPr>
        <w:tabs>
          <w:tab w:val="clear" w:pos="936"/>
          <w:tab w:val="num" w:pos="864"/>
          <w:tab w:val="left" w:pos="4176"/>
        </w:tabs>
        <w:ind w:left="864"/>
      </w:pPr>
      <w:proofErr w:type="gramStart"/>
      <w:r>
        <w:t>Roof curbs, roof support for fire protection equipment and roof penetrations.</w:t>
      </w:r>
      <w:proofErr w:type="gramEnd"/>
    </w:p>
    <w:p w:rsidR="00E4073F" w:rsidRDefault="00E4073F" w:rsidP="00E4073F">
      <w:pPr>
        <w:pStyle w:val="Heading4"/>
        <w:keepNext w:val="0"/>
        <w:widowControl w:val="0"/>
        <w:numPr>
          <w:ilvl w:val="3"/>
          <w:numId w:val="1"/>
        </w:numPr>
        <w:tabs>
          <w:tab w:val="left" w:pos="4176"/>
        </w:tabs>
      </w:pPr>
      <w:r>
        <w:t xml:space="preserve">Verify, prior to submitting bid, the number, size, and location of all roof curb and roof supports and the location of all roof penetrations.  Provide all roof deck-mounted equipment, pipe supports, and pipe penetrations. Cut roof deck for pipe and duct penetrations, </w:t>
      </w:r>
      <w:proofErr w:type="spellStart"/>
      <w:r>
        <w:t>ess</w:t>
      </w:r>
      <w:proofErr w:type="spellEnd"/>
      <w:r>
        <w:t xml:space="preserve"> noted otherwise.  Provide all roof covering/membrane mounted equipment and pipe supports and roof drains, </w:t>
      </w:r>
      <w:proofErr w:type="spellStart"/>
      <w:r>
        <w:t>ess</w:t>
      </w:r>
      <w:proofErr w:type="spellEnd"/>
      <w:r>
        <w:t xml:space="preserve"> noted otherwise.</w:t>
      </w:r>
    </w:p>
    <w:p w:rsidR="00E4073F" w:rsidRDefault="00E4073F" w:rsidP="00E4073F">
      <w:pPr>
        <w:pStyle w:val="Heading4"/>
        <w:keepNext w:val="0"/>
        <w:widowControl w:val="0"/>
        <w:numPr>
          <w:ilvl w:val="3"/>
          <w:numId w:val="1"/>
        </w:numPr>
        <w:tabs>
          <w:tab w:val="left" w:pos="4176"/>
        </w:tabs>
      </w:pPr>
      <w:r>
        <w:t xml:space="preserve">Contractor shall be liable for all associated costs to install the roof curbs, roof supports and roof penetrations not shown on the roof plan or added after the roof system has been </w:t>
      </w:r>
      <w:r>
        <w:lastRenderedPageBreak/>
        <w:t>installed.  Coordinate with the General Contractor prior to construction the number size and location of all roof penetrations.</w:t>
      </w:r>
    </w:p>
    <w:p w:rsidR="00E4073F" w:rsidRDefault="00E4073F" w:rsidP="00E4073F">
      <w:pPr>
        <w:pStyle w:val="Heading4"/>
        <w:keepNext w:val="0"/>
        <w:widowControl w:val="0"/>
        <w:numPr>
          <w:ilvl w:val="3"/>
          <w:numId w:val="1"/>
        </w:numPr>
        <w:tabs>
          <w:tab w:val="left" w:pos="4176"/>
        </w:tabs>
      </w:pPr>
      <w:r>
        <w:t>All roof curbs, supports, and rails shall be sized to keep equipment a minimum of 24” above the roof insulation membrane in order to limit snow accumulation at or near equipment.</w:t>
      </w:r>
    </w:p>
    <w:p w:rsidR="00E4073F" w:rsidRDefault="00E4073F" w:rsidP="00E4073F">
      <w:pPr>
        <w:pStyle w:val="Heading3"/>
        <w:keepNext w:val="0"/>
        <w:widowControl w:val="0"/>
        <w:numPr>
          <w:ilvl w:val="2"/>
          <w:numId w:val="1"/>
        </w:numPr>
        <w:tabs>
          <w:tab w:val="clear" w:pos="936"/>
          <w:tab w:val="num" w:pos="864"/>
          <w:tab w:val="left" w:pos="4176"/>
        </w:tabs>
        <w:ind w:left="864"/>
      </w:pPr>
      <w:r>
        <w:t>Painting</w:t>
      </w:r>
    </w:p>
    <w:p w:rsidR="00E4073F" w:rsidRPr="001B0420" w:rsidRDefault="00E4073F" w:rsidP="00E4073F">
      <w:pPr>
        <w:pStyle w:val="Heading4"/>
        <w:keepNext w:val="0"/>
        <w:widowControl w:val="0"/>
        <w:numPr>
          <w:ilvl w:val="3"/>
          <w:numId w:val="1"/>
        </w:numPr>
        <w:tabs>
          <w:tab w:val="left" w:pos="4176"/>
        </w:tabs>
      </w:pPr>
      <w:r>
        <w:t xml:space="preserve">The General Contractor is to field paint fire protection equipment and materials in specified areas as noted on the fire protection plans, fire protection schedules and in the specifications.  Division 21 Contractor is to coordinate the painting of these items with the General Contractor.  The Fire Protection Contractor is to provide materials in these areas that are suitable for accepting paint.  The clean and preparation of the materials to reach paint is the responsibility of the General Contractor </w:t>
      </w:r>
      <w:proofErr w:type="spellStart"/>
      <w:r>
        <w:t>ess</w:t>
      </w:r>
      <w:proofErr w:type="spellEnd"/>
      <w:r>
        <w:t xml:space="preserve"> noted specifically to be responsibility of the Division 21 Contractor. </w:t>
      </w:r>
    </w:p>
    <w:p w:rsidR="00E4073F" w:rsidRDefault="00E4073F" w:rsidP="00E4073F">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E4073F" w:rsidRDefault="00E4073F" w:rsidP="00E4073F">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E4073F" w:rsidRDefault="00E4073F" w:rsidP="00E4073F">
      <w:pPr>
        <w:pStyle w:val="Heading2"/>
        <w:keepNext w:val="0"/>
        <w:widowControl w:val="0"/>
        <w:numPr>
          <w:ilvl w:val="1"/>
          <w:numId w:val="1"/>
        </w:numPr>
        <w:tabs>
          <w:tab w:val="left" w:pos="4176"/>
        </w:tabs>
      </w:pPr>
      <w:r>
        <w:t>ELECTRICAL-FIRE PROTECTION EXTENT OF WORK</w:t>
      </w:r>
    </w:p>
    <w:p w:rsidR="00E4073F" w:rsidRDefault="00E4073F" w:rsidP="00E4073F">
      <w:pPr>
        <w:pStyle w:val="Heading3"/>
        <w:keepNext w:val="0"/>
        <w:widowControl w:val="0"/>
        <w:numPr>
          <w:ilvl w:val="2"/>
          <w:numId w:val="1"/>
        </w:numPr>
        <w:tabs>
          <w:tab w:val="clear" w:pos="936"/>
          <w:tab w:val="num" w:pos="864"/>
          <w:tab w:val="left" w:pos="4176"/>
        </w:tabs>
        <w:ind w:left="864"/>
      </w:pPr>
      <w:r>
        <w:t>The responsibility of work specified under Division 21 and 26 is clarified under Section 21 05 13, "Electrical Requirements for Fire Protection Equipment.  Division 21 Contractor is to coordinate all electrical requirements prior to ordering powered fire protection equipment.</w:t>
      </w:r>
    </w:p>
    <w:p w:rsidR="00E4073F" w:rsidRDefault="00E4073F" w:rsidP="00E4073F">
      <w:pPr>
        <w:keepNext w:val="0"/>
        <w:widowControl w:val="0"/>
        <w:tabs>
          <w:tab w:val="left" w:pos="1296"/>
          <w:tab w:val="left" w:pos="1872"/>
          <w:tab w:val="left" w:pos="3456"/>
          <w:tab w:val="left" w:pos="4176"/>
          <w:tab w:val="left" w:pos="5616"/>
          <w:tab w:val="left" w:pos="7776"/>
        </w:tabs>
        <w:jc w:val="both"/>
      </w:pPr>
    </w:p>
    <w:p w:rsidR="000F2589" w:rsidRDefault="000F2589" w:rsidP="00E4073F">
      <w:pPr>
        <w:keepNext w:val="0"/>
        <w:widowControl w:val="0"/>
        <w:tabs>
          <w:tab w:val="left" w:pos="1296"/>
          <w:tab w:val="left" w:pos="1872"/>
          <w:tab w:val="left" w:pos="3456"/>
          <w:tab w:val="left" w:pos="4176"/>
          <w:tab w:val="left" w:pos="5616"/>
          <w:tab w:val="left" w:pos="7776"/>
        </w:tabs>
        <w:jc w:val="both"/>
      </w:pPr>
    </w:p>
    <w:p w:rsidR="00E4073F" w:rsidRDefault="00E4073F" w:rsidP="00E4073F">
      <w:pPr>
        <w:keepNext w:val="0"/>
        <w:widowControl w:val="0"/>
        <w:tabs>
          <w:tab w:val="left" w:pos="1296"/>
          <w:tab w:val="left" w:pos="1872"/>
          <w:tab w:val="left" w:pos="3456"/>
          <w:tab w:val="left" w:pos="4176"/>
          <w:tab w:val="left" w:pos="5616"/>
          <w:tab w:val="left" w:pos="7776"/>
        </w:tabs>
        <w:jc w:val="both"/>
      </w:pPr>
      <w:r>
        <w:t>END OF SECTION 21 05 00</w:t>
      </w:r>
    </w:p>
    <w:p w:rsidR="004334B1" w:rsidRPr="001670DA" w:rsidRDefault="00E4073F" w:rsidP="00E25789">
      <w:pPr>
        <w:keepNext w:val="0"/>
        <w:widowControl w:val="0"/>
        <w:tabs>
          <w:tab w:val="left" w:pos="1296"/>
          <w:tab w:val="left" w:pos="1872"/>
          <w:tab w:val="left" w:pos="3456"/>
          <w:tab w:val="left" w:pos="417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A2CA284" wp14:editId="3D6360D2">
                <wp:simplePos x="0" y="0"/>
                <wp:positionH relativeFrom="column">
                  <wp:posOffset>-206375</wp:posOffset>
                </wp:positionH>
                <wp:positionV relativeFrom="paragraph">
                  <wp:posOffset>7396480</wp:posOffset>
                </wp:positionV>
                <wp:extent cx="6650990" cy="1370965"/>
                <wp:effectExtent l="3175" t="381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82.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28861AFA" wp14:editId="3BC5B59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67" w:rsidRDefault="00EB52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4A5" w:rsidRDefault="00AF64A5" w:rsidP="00AF64A5">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D77A20" w:rsidRPr="00DF0A4A" w:rsidTr="008D3EEE">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D77A20" w:rsidRPr="00DF0A4A" w:rsidRDefault="00D77A20" w:rsidP="00063DAF">
          <w:pPr>
            <w:tabs>
              <w:tab w:val="center" w:pos="4320"/>
              <w:tab w:val="right" w:pos="10080"/>
            </w:tabs>
            <w:jc w:val="right"/>
            <w:rPr>
              <w:sz w:val="16"/>
              <w:szCs w:val="16"/>
            </w:rPr>
          </w:pPr>
          <w:r>
            <w:rPr>
              <w:sz w:val="16"/>
              <w:szCs w:val="16"/>
            </w:rPr>
            <w:t xml:space="preserve">21 05 00 </w:t>
          </w:r>
          <w:r w:rsidRPr="006A5D8F">
            <w:rPr>
              <w:sz w:val="16"/>
              <w:szCs w:val="16"/>
            </w:rPr>
            <w:t>BASIC FIRE SUPPRESSION REQUIREMENTS</w:t>
          </w:r>
        </w:p>
      </w:tc>
    </w:tr>
    <w:tr w:rsidR="00D77A20" w:rsidRPr="00DF0A4A" w:rsidTr="00063DAF">
      <w:trPr>
        <w:jc w:val="center"/>
      </w:trPr>
      <w:tc>
        <w:tcPr>
          <w:tcW w:w="3303" w:type="dxa"/>
        </w:tcPr>
        <w:p w:rsidR="00D77A20" w:rsidRPr="00DF0A4A" w:rsidRDefault="00D77A20" w:rsidP="00063DAF">
          <w:pPr>
            <w:tabs>
              <w:tab w:val="center" w:pos="4320"/>
              <w:tab w:val="right" w:pos="10080"/>
            </w:tabs>
            <w:rPr>
              <w:sz w:val="16"/>
              <w:szCs w:val="16"/>
            </w:rPr>
          </w:pPr>
          <w:r w:rsidRPr="00DF0A4A">
            <w:rPr>
              <w:sz w:val="16"/>
              <w:szCs w:val="16"/>
            </w:rPr>
            <w:t xml:space="preserve">Revised </w:t>
          </w:r>
          <w:r w:rsidR="00A743EC" w:rsidRPr="00A743EC">
            <w:rPr>
              <w:sz w:val="16"/>
              <w:szCs w:val="16"/>
            </w:rPr>
            <w:t>7/1/2014</w:t>
          </w:r>
          <w:bookmarkStart w:id="0" w:name="_GoBack"/>
          <w:bookmarkEnd w:id="0"/>
        </w:p>
      </w:tc>
      <w:tc>
        <w:tcPr>
          <w:tcW w:w="3289" w:type="dxa"/>
        </w:tcPr>
        <w:p w:rsidR="00D77A20" w:rsidRPr="00DF0A4A" w:rsidRDefault="00D77A20" w:rsidP="00063DAF">
          <w:pPr>
            <w:tabs>
              <w:tab w:val="center" w:pos="4320"/>
              <w:tab w:val="right" w:pos="10080"/>
            </w:tabs>
            <w:jc w:val="center"/>
            <w:rPr>
              <w:sz w:val="16"/>
              <w:szCs w:val="16"/>
            </w:rPr>
          </w:pPr>
          <w:r w:rsidRPr="00DF0A4A">
            <w:rPr>
              <w:sz w:val="16"/>
              <w:szCs w:val="16"/>
            </w:rPr>
            <w:t>Project #   Project Name</w:t>
          </w:r>
        </w:p>
      </w:tc>
      <w:tc>
        <w:tcPr>
          <w:tcW w:w="3344" w:type="dxa"/>
        </w:tcPr>
        <w:p w:rsidR="00D77A20" w:rsidRPr="00DF0A4A" w:rsidRDefault="00D77A20"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743EC">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743EC">
            <w:rPr>
              <w:rFonts w:cs="Arial"/>
              <w:noProof/>
              <w:sz w:val="16"/>
              <w:szCs w:val="16"/>
            </w:rPr>
            <w:t>15</w:t>
          </w:r>
          <w:r w:rsidRPr="00DF0A4A">
            <w:rPr>
              <w:rFonts w:cs="Arial"/>
              <w:sz w:val="16"/>
              <w:szCs w:val="16"/>
            </w:rPr>
            <w:fldChar w:fldCharType="end"/>
          </w:r>
        </w:p>
      </w:tc>
    </w:tr>
  </w:tbl>
  <w:p w:rsidR="00D77A20" w:rsidRPr="00DF0A4A" w:rsidRDefault="00D77A20" w:rsidP="00AF64A5">
    <w:pPr>
      <w:pStyle w:val="Footer"/>
      <w:rPr>
        <w:rStyle w:val="PageNumber"/>
      </w:rPr>
    </w:pPr>
  </w:p>
  <w:p w:rsidR="00AF64A5" w:rsidRPr="007C461E" w:rsidRDefault="00AF64A5" w:rsidP="00AF64A5">
    <w:pPr>
      <w:pStyle w:val="Footer"/>
    </w:pPr>
  </w:p>
  <w:p w:rsidR="007909EC" w:rsidRPr="00AF64A5" w:rsidRDefault="007909EC" w:rsidP="00AF64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67" w:rsidRDefault="00EB52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67" w:rsidRDefault="00EB52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6E4" w:rsidRDefault="008F46E4" w:rsidP="00EB5267">
    <w:pPr>
      <w:keepNext w:val="0"/>
      <w:widowControl w:val="0"/>
      <w:tabs>
        <w:tab w:val="center" w:pos="4680"/>
        <w:tab w:val="left" w:pos="7776"/>
      </w:tabs>
      <w:spacing w:after="240"/>
      <w:jc w:val="both"/>
      <w:rPr>
        <w:b/>
      </w:rPr>
    </w:pPr>
    <w:r>
      <w:rPr>
        <w:b/>
      </w:rPr>
      <w:t>SECTION 21 05 00 - BASIC FIRE SUPPRESSION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267" w:rsidRDefault="00EB52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0E384D"/>
    <w:rsid w:val="000F2589"/>
    <w:rsid w:val="0011329E"/>
    <w:rsid w:val="0012124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837A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5D8F"/>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32D6"/>
    <w:rsid w:val="0089738B"/>
    <w:rsid w:val="008A4879"/>
    <w:rsid w:val="008C4887"/>
    <w:rsid w:val="008D1B05"/>
    <w:rsid w:val="008D3EEE"/>
    <w:rsid w:val="008F153A"/>
    <w:rsid w:val="008F46E4"/>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0F97"/>
    <w:rsid w:val="00A50195"/>
    <w:rsid w:val="00A743EC"/>
    <w:rsid w:val="00A91A43"/>
    <w:rsid w:val="00AA52D0"/>
    <w:rsid w:val="00AB5169"/>
    <w:rsid w:val="00AB763E"/>
    <w:rsid w:val="00AE4284"/>
    <w:rsid w:val="00AE456D"/>
    <w:rsid w:val="00AE7F7E"/>
    <w:rsid w:val="00AF64A5"/>
    <w:rsid w:val="00B047CA"/>
    <w:rsid w:val="00B2253B"/>
    <w:rsid w:val="00B2688B"/>
    <w:rsid w:val="00B34D31"/>
    <w:rsid w:val="00B7054F"/>
    <w:rsid w:val="00B77EBB"/>
    <w:rsid w:val="00B86A99"/>
    <w:rsid w:val="00B87B9D"/>
    <w:rsid w:val="00BB6DA3"/>
    <w:rsid w:val="00BC591D"/>
    <w:rsid w:val="00C237C4"/>
    <w:rsid w:val="00C25FD2"/>
    <w:rsid w:val="00C35B67"/>
    <w:rsid w:val="00C42704"/>
    <w:rsid w:val="00C55CC0"/>
    <w:rsid w:val="00C66827"/>
    <w:rsid w:val="00C90EAF"/>
    <w:rsid w:val="00C93D4A"/>
    <w:rsid w:val="00CB0AB5"/>
    <w:rsid w:val="00CE6816"/>
    <w:rsid w:val="00CF18B1"/>
    <w:rsid w:val="00D12528"/>
    <w:rsid w:val="00D30BB2"/>
    <w:rsid w:val="00D448A0"/>
    <w:rsid w:val="00D527FF"/>
    <w:rsid w:val="00D6747A"/>
    <w:rsid w:val="00D73E12"/>
    <w:rsid w:val="00D76BC9"/>
    <w:rsid w:val="00D77A20"/>
    <w:rsid w:val="00D82299"/>
    <w:rsid w:val="00D83290"/>
    <w:rsid w:val="00D870E9"/>
    <w:rsid w:val="00DB0988"/>
    <w:rsid w:val="00DB4695"/>
    <w:rsid w:val="00DC285C"/>
    <w:rsid w:val="00DD3F34"/>
    <w:rsid w:val="00DF736A"/>
    <w:rsid w:val="00E23D7C"/>
    <w:rsid w:val="00E25789"/>
    <w:rsid w:val="00E26282"/>
    <w:rsid w:val="00E4073F"/>
    <w:rsid w:val="00E46B58"/>
    <w:rsid w:val="00E47B3E"/>
    <w:rsid w:val="00E56ADA"/>
    <w:rsid w:val="00E60808"/>
    <w:rsid w:val="00E67153"/>
    <w:rsid w:val="00E852EE"/>
    <w:rsid w:val="00E94E3A"/>
    <w:rsid w:val="00E97B80"/>
    <w:rsid w:val="00EA3993"/>
    <w:rsid w:val="00EB0ACA"/>
    <w:rsid w:val="00EB526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AF64A5"/>
    <w:rPr>
      <w:rFonts w:ascii="Arial" w:hAnsi="Arial"/>
    </w:rPr>
  </w:style>
  <w:style w:type="character" w:styleId="PageNumber">
    <w:name w:val="page number"/>
    <w:basedOn w:val="DefaultParagraphFont"/>
    <w:rsid w:val="00AF64A5"/>
  </w:style>
  <w:style w:type="table" w:customStyle="1" w:styleId="TableGrid2">
    <w:name w:val="Table Grid2"/>
    <w:basedOn w:val="TableNormal"/>
    <w:next w:val="TableGrid"/>
    <w:uiPriority w:val="59"/>
    <w:rsid w:val="00AF64A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84FA1-31FE-42BE-BC2F-72BBA0AF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54</TotalTime>
  <Pages>15</Pages>
  <Words>6278</Words>
  <Characters>35787</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41982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00</dc:title>
  <dc:creator>UNL</dc:creator>
  <cp:lastModifiedBy>Setup</cp:lastModifiedBy>
  <cp:revision>1</cp:revision>
  <cp:lastPrinted>2009-03-05T22:14:00Z</cp:lastPrinted>
  <dcterms:created xsi:type="dcterms:W3CDTF">2013-05-15T16:56:00Z</dcterms:created>
  <dcterms:modified xsi:type="dcterms:W3CDTF">2014-05-27T19:49:00Z</dcterms:modified>
  <cp:version>1</cp:version>
</cp:coreProperties>
</file>